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0D0CF8CA"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94649A">
        <w:rPr>
          <w:b/>
          <w:bCs/>
          <w:sz w:val="32"/>
          <w:szCs w:val="32"/>
        </w:rPr>
        <w:t>5</w:t>
      </w:r>
      <w:r w:rsidR="000573F5">
        <w:rPr>
          <w:b/>
          <w:bCs/>
          <w:sz w:val="32"/>
          <w:szCs w:val="32"/>
        </w:rPr>
        <w:t>4AH</w:t>
      </w:r>
      <w:r w:rsidR="00293D1E">
        <w:rPr>
          <w:b/>
          <w:bCs/>
          <w:sz w:val="32"/>
          <w:szCs w:val="32"/>
        </w:rPr>
        <w:t>E_CC#</w:t>
      </w:r>
      <w:r w:rsidR="001B1549">
        <w:rPr>
          <w:b/>
          <w:bCs/>
          <w:sz w:val="32"/>
          <w:szCs w:val="32"/>
        </w:rPr>
        <w:t>3</w:t>
      </w:r>
      <w:r w:rsidR="0064465A">
        <w:rPr>
          <w:b/>
          <w:bCs/>
          <w:sz w:val="32"/>
          <w:szCs w:val="32"/>
        </w:rPr>
        <w:br/>
        <w:t xml:space="preserve">Version </w:t>
      </w:r>
      <w:r w:rsidR="00EF519C">
        <w:rPr>
          <w:b/>
          <w:bCs/>
          <w:sz w:val="32"/>
          <w:szCs w:val="32"/>
        </w:rPr>
        <w:t>1</w:t>
      </w:r>
    </w:p>
    <w:p w14:paraId="15EFC64D" w14:textId="25D22C89" w:rsidR="0094649A" w:rsidRPr="00C862FF" w:rsidRDefault="0094649A" w:rsidP="00C862FF">
      <w:pPr>
        <w:spacing w:after="0"/>
        <w:rPr>
          <w:sz w:val="12"/>
          <w:szCs w:val="12"/>
        </w:rPr>
      </w:pPr>
    </w:p>
    <w:p w14:paraId="0B034CE7" w14:textId="77777777" w:rsidR="00C862FF" w:rsidRPr="00D820C9" w:rsidRDefault="00C862FF"/>
    <w:p w14:paraId="27C7387B" w14:textId="1072E116"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BE050C">
        <w:rPr>
          <w:color w:val="0000FF"/>
        </w:rPr>
        <w:t>1</w:t>
      </w:r>
      <w:r w:rsidR="001B1549">
        <w:rPr>
          <w:color w:val="0000FF"/>
        </w:rPr>
        <w:t>9</w:t>
      </w:r>
      <w:r w:rsidR="000573F5">
        <w:rPr>
          <w:color w:val="0000FF"/>
        </w:rPr>
        <w:t xml:space="preserve"> January 2023</w:t>
      </w:r>
      <w:r w:rsidRPr="0048558F">
        <w:rPr>
          <w:color w:val="0000FF"/>
        </w:rPr>
        <w:t xml:space="preserve">, </w:t>
      </w:r>
      <w:r w:rsidR="008F4E67" w:rsidRPr="0048558F">
        <w:rPr>
          <w:color w:val="0000FF"/>
        </w:rPr>
        <w:t>1</w:t>
      </w:r>
      <w:r w:rsidR="00C008B3">
        <w:rPr>
          <w:color w:val="0000FF"/>
        </w:rPr>
        <w:t>3.</w:t>
      </w:r>
      <w:r w:rsidR="001B1549">
        <w:rPr>
          <w:color w:val="0000FF"/>
        </w:rPr>
        <w:t>0</w:t>
      </w:r>
      <w:r w:rsidR="00745058" w:rsidRPr="0048558F">
        <w:rPr>
          <w:color w:val="0000FF"/>
        </w:rPr>
        <w:t>0</w:t>
      </w:r>
      <w:r w:rsidR="008F4E67" w:rsidRPr="0048558F">
        <w:rPr>
          <w:color w:val="0000FF"/>
        </w:rPr>
        <w:t xml:space="preserve"> UTC</w:t>
      </w:r>
    </w:p>
    <w:p w14:paraId="11C98E3F" w14:textId="7C62C8F8" w:rsidR="004A698B" w:rsidRDefault="004A698B"/>
    <w:p w14:paraId="74C4DA3C" w14:textId="58629DA0" w:rsidR="004A698B" w:rsidRDefault="00BE050C" w:rsidP="006C270F">
      <w:r>
        <w:t xml:space="preserve">~ </w:t>
      </w:r>
      <w:r w:rsidR="005626D2">
        <w:t>2</w:t>
      </w:r>
      <w:r w:rsidR="007F12AC">
        <w:t>55</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1E47DD19" w14:textId="77777777" w:rsidR="00CB12C1" w:rsidRDefault="00CB12C1" w:rsidP="008473C1">
      <w:pPr>
        <w:pStyle w:val="FP"/>
        <w:rPr>
          <w:color w:val="0000FF"/>
        </w:rPr>
      </w:pPr>
      <w:r>
        <w:rPr>
          <w:color w:val="0000FF"/>
        </w:rPr>
        <w:t>Airbus</w:t>
      </w:r>
    </w:p>
    <w:p w14:paraId="190A69B6" w14:textId="77777777" w:rsidR="00CB12C1" w:rsidRDefault="00CB12C1" w:rsidP="008473C1">
      <w:pPr>
        <w:pStyle w:val="FP"/>
        <w:rPr>
          <w:color w:val="0000FF"/>
        </w:rPr>
      </w:pPr>
      <w:r>
        <w:rPr>
          <w:color w:val="0000FF"/>
        </w:rPr>
        <w:t>Airbus</w:t>
      </w:r>
    </w:p>
    <w:p w14:paraId="16C6851A" w14:textId="77777777" w:rsidR="00CB12C1" w:rsidRDefault="00CB12C1" w:rsidP="008473C1">
      <w:pPr>
        <w:pStyle w:val="FP"/>
        <w:rPr>
          <w:color w:val="0000FF"/>
        </w:rPr>
      </w:pPr>
      <w:r>
        <w:rPr>
          <w:color w:val="0000FF"/>
        </w:rPr>
        <w:t>Apple</w:t>
      </w:r>
    </w:p>
    <w:p w14:paraId="14AB8AD7" w14:textId="77777777" w:rsidR="00CB12C1" w:rsidRDefault="00CB12C1" w:rsidP="008473C1">
      <w:pPr>
        <w:pStyle w:val="FP"/>
        <w:rPr>
          <w:color w:val="0000FF"/>
        </w:rPr>
      </w:pPr>
      <w:r>
        <w:rPr>
          <w:color w:val="0000FF"/>
        </w:rPr>
        <w:t>AT&amp;T</w:t>
      </w:r>
    </w:p>
    <w:p w14:paraId="7B215C36" w14:textId="77777777" w:rsidR="00CB12C1" w:rsidRDefault="00CB12C1" w:rsidP="008473C1">
      <w:pPr>
        <w:pStyle w:val="FP"/>
        <w:rPr>
          <w:color w:val="0000FF"/>
        </w:rPr>
      </w:pPr>
      <w:proofErr w:type="spellStart"/>
      <w:r>
        <w:rPr>
          <w:color w:val="0000FF"/>
        </w:rPr>
        <w:t>CableLabs</w:t>
      </w:r>
      <w:proofErr w:type="spellEnd"/>
    </w:p>
    <w:p w14:paraId="04712BA5" w14:textId="77777777" w:rsidR="00CB12C1" w:rsidRDefault="00CB12C1" w:rsidP="008473C1">
      <w:pPr>
        <w:pStyle w:val="FP"/>
        <w:rPr>
          <w:color w:val="0000FF"/>
        </w:rPr>
      </w:pPr>
      <w:r>
        <w:rPr>
          <w:color w:val="0000FF"/>
        </w:rPr>
        <w:t>CATT</w:t>
      </w:r>
    </w:p>
    <w:p w14:paraId="245D97F8" w14:textId="77777777" w:rsidR="00CB12C1" w:rsidRDefault="00CB12C1" w:rsidP="008473C1">
      <w:pPr>
        <w:pStyle w:val="FP"/>
        <w:rPr>
          <w:color w:val="0000FF"/>
        </w:rPr>
      </w:pPr>
      <w:r>
        <w:rPr>
          <w:color w:val="0000FF"/>
        </w:rPr>
        <w:t>Charter</w:t>
      </w:r>
    </w:p>
    <w:p w14:paraId="32FE9F76" w14:textId="77777777" w:rsidR="00CB12C1" w:rsidRDefault="00CB12C1" w:rsidP="008473C1">
      <w:pPr>
        <w:pStyle w:val="FP"/>
        <w:rPr>
          <w:color w:val="0000FF"/>
        </w:rPr>
      </w:pPr>
      <w:r>
        <w:rPr>
          <w:color w:val="0000FF"/>
        </w:rPr>
        <w:t>China Mobile</w:t>
      </w:r>
    </w:p>
    <w:p w14:paraId="21AF2818" w14:textId="77777777" w:rsidR="00CB12C1" w:rsidRDefault="00CB12C1" w:rsidP="008473C1">
      <w:pPr>
        <w:pStyle w:val="FP"/>
        <w:rPr>
          <w:color w:val="0000FF"/>
        </w:rPr>
      </w:pPr>
      <w:r>
        <w:rPr>
          <w:color w:val="0000FF"/>
        </w:rPr>
        <w:t>China Telecom</w:t>
      </w:r>
    </w:p>
    <w:p w14:paraId="7A10A8E6" w14:textId="77777777" w:rsidR="00CB12C1" w:rsidRDefault="00CB12C1" w:rsidP="008473C1">
      <w:pPr>
        <w:pStyle w:val="FP"/>
        <w:rPr>
          <w:color w:val="0000FF"/>
        </w:rPr>
      </w:pPr>
      <w:r>
        <w:rPr>
          <w:color w:val="0000FF"/>
        </w:rPr>
        <w:t>China Unicom</w:t>
      </w:r>
    </w:p>
    <w:p w14:paraId="7E4B73F7" w14:textId="77777777" w:rsidR="00CB12C1" w:rsidRDefault="00CB12C1" w:rsidP="008473C1">
      <w:pPr>
        <w:pStyle w:val="FP"/>
        <w:rPr>
          <w:color w:val="0000FF"/>
        </w:rPr>
      </w:pPr>
      <w:r>
        <w:rPr>
          <w:color w:val="0000FF"/>
        </w:rPr>
        <w:t>Deutsche Telekom</w:t>
      </w:r>
    </w:p>
    <w:p w14:paraId="14E62E12" w14:textId="77777777" w:rsidR="00CB12C1" w:rsidRDefault="00CB12C1" w:rsidP="008473C1">
      <w:pPr>
        <w:pStyle w:val="FP"/>
        <w:rPr>
          <w:color w:val="0000FF"/>
        </w:rPr>
      </w:pPr>
      <w:r>
        <w:rPr>
          <w:color w:val="0000FF"/>
        </w:rPr>
        <w:t>Ericsson</w:t>
      </w:r>
    </w:p>
    <w:p w14:paraId="6639D770" w14:textId="77777777" w:rsidR="00CB12C1" w:rsidRDefault="00CB12C1" w:rsidP="008473C1">
      <w:pPr>
        <w:pStyle w:val="FP"/>
        <w:rPr>
          <w:color w:val="0000FF"/>
        </w:rPr>
      </w:pPr>
      <w:r>
        <w:rPr>
          <w:color w:val="0000FF"/>
        </w:rPr>
        <w:t>ETRI</w:t>
      </w:r>
    </w:p>
    <w:p w14:paraId="3EEFA95B" w14:textId="77777777" w:rsidR="00CB12C1" w:rsidRDefault="00CB12C1" w:rsidP="008473C1">
      <w:pPr>
        <w:pStyle w:val="FP"/>
        <w:rPr>
          <w:color w:val="0000FF"/>
        </w:rPr>
      </w:pPr>
      <w:r>
        <w:rPr>
          <w:color w:val="0000FF"/>
        </w:rPr>
        <w:t>FirstNet</w:t>
      </w:r>
    </w:p>
    <w:p w14:paraId="53F8DCC9" w14:textId="77777777" w:rsidR="00CB12C1" w:rsidRDefault="00CB12C1" w:rsidP="008473C1">
      <w:pPr>
        <w:pStyle w:val="FP"/>
        <w:rPr>
          <w:color w:val="0000FF"/>
        </w:rPr>
      </w:pPr>
      <w:r>
        <w:rPr>
          <w:color w:val="0000FF"/>
        </w:rPr>
        <w:t>Fujitsu</w:t>
      </w:r>
    </w:p>
    <w:p w14:paraId="284233E5" w14:textId="77777777" w:rsidR="00CB12C1" w:rsidRDefault="00CB12C1" w:rsidP="008473C1">
      <w:pPr>
        <w:pStyle w:val="FP"/>
        <w:rPr>
          <w:color w:val="0000FF"/>
        </w:rPr>
      </w:pPr>
      <w:proofErr w:type="spellStart"/>
      <w:r>
        <w:rPr>
          <w:color w:val="0000FF"/>
        </w:rPr>
        <w:t>Futurewei</w:t>
      </w:r>
      <w:proofErr w:type="spellEnd"/>
    </w:p>
    <w:p w14:paraId="03CF131C" w14:textId="77777777" w:rsidR="00CB12C1" w:rsidRDefault="00CB12C1" w:rsidP="008473C1">
      <w:pPr>
        <w:pStyle w:val="FP"/>
        <w:rPr>
          <w:color w:val="0000FF"/>
        </w:rPr>
      </w:pPr>
      <w:r>
        <w:rPr>
          <w:color w:val="0000FF"/>
        </w:rPr>
        <w:t>Google</w:t>
      </w:r>
    </w:p>
    <w:p w14:paraId="7C70FEA8" w14:textId="77777777" w:rsidR="00CB12C1" w:rsidRDefault="00CB12C1" w:rsidP="008473C1">
      <w:pPr>
        <w:pStyle w:val="FP"/>
        <w:rPr>
          <w:color w:val="0000FF"/>
        </w:rPr>
      </w:pPr>
      <w:r>
        <w:rPr>
          <w:color w:val="0000FF"/>
        </w:rPr>
        <w:t>Huawei</w:t>
      </w:r>
    </w:p>
    <w:p w14:paraId="43FC80AF" w14:textId="77777777" w:rsidR="00CB12C1" w:rsidRDefault="00CB12C1" w:rsidP="008473C1">
      <w:pPr>
        <w:pStyle w:val="FP"/>
        <w:rPr>
          <w:color w:val="0000FF"/>
        </w:rPr>
      </w:pPr>
      <w:r>
        <w:rPr>
          <w:color w:val="0000FF"/>
        </w:rPr>
        <w:t>Intel</w:t>
      </w:r>
    </w:p>
    <w:p w14:paraId="139B9BC2" w14:textId="77777777" w:rsidR="00CB12C1" w:rsidRDefault="00CB12C1" w:rsidP="008473C1">
      <w:pPr>
        <w:pStyle w:val="FP"/>
        <w:rPr>
          <w:color w:val="0000FF"/>
        </w:rPr>
      </w:pPr>
      <w:proofErr w:type="spellStart"/>
      <w:r>
        <w:rPr>
          <w:color w:val="0000FF"/>
        </w:rPr>
        <w:t>InterDigital</w:t>
      </w:r>
      <w:proofErr w:type="spellEnd"/>
    </w:p>
    <w:p w14:paraId="178E0DF2" w14:textId="77777777" w:rsidR="00CB12C1" w:rsidRDefault="00CB12C1" w:rsidP="008473C1">
      <w:pPr>
        <w:pStyle w:val="FP"/>
        <w:rPr>
          <w:color w:val="0000FF"/>
        </w:rPr>
      </w:pPr>
      <w:r>
        <w:rPr>
          <w:color w:val="0000FF"/>
        </w:rPr>
        <w:t>KDDI</w:t>
      </w:r>
    </w:p>
    <w:p w14:paraId="5390C867" w14:textId="77777777" w:rsidR="00CB12C1" w:rsidRDefault="00CB12C1" w:rsidP="008473C1">
      <w:pPr>
        <w:pStyle w:val="FP"/>
        <w:rPr>
          <w:color w:val="0000FF"/>
        </w:rPr>
      </w:pPr>
      <w:r>
        <w:rPr>
          <w:color w:val="0000FF"/>
        </w:rPr>
        <w:t>KPN</w:t>
      </w:r>
    </w:p>
    <w:p w14:paraId="5FD01F6A" w14:textId="77777777" w:rsidR="00CB12C1" w:rsidRDefault="00CB12C1" w:rsidP="008473C1">
      <w:pPr>
        <w:pStyle w:val="FP"/>
        <w:rPr>
          <w:color w:val="0000FF"/>
        </w:rPr>
      </w:pPr>
      <w:r>
        <w:rPr>
          <w:color w:val="0000FF"/>
        </w:rPr>
        <w:t>Kyocera</w:t>
      </w:r>
    </w:p>
    <w:p w14:paraId="3C7E36D4" w14:textId="77777777" w:rsidR="00CB12C1" w:rsidRDefault="00CB12C1" w:rsidP="008473C1">
      <w:pPr>
        <w:pStyle w:val="FP"/>
        <w:rPr>
          <w:color w:val="0000FF"/>
        </w:rPr>
      </w:pPr>
      <w:r>
        <w:rPr>
          <w:color w:val="0000FF"/>
        </w:rPr>
        <w:t>Lenovo</w:t>
      </w:r>
    </w:p>
    <w:p w14:paraId="12209FF9" w14:textId="77777777" w:rsidR="00CB12C1" w:rsidRDefault="00CB12C1" w:rsidP="008473C1">
      <w:pPr>
        <w:pStyle w:val="FP"/>
        <w:rPr>
          <w:color w:val="0000FF"/>
        </w:rPr>
      </w:pPr>
      <w:r>
        <w:rPr>
          <w:color w:val="0000FF"/>
        </w:rPr>
        <w:t>LGE</w:t>
      </w:r>
    </w:p>
    <w:p w14:paraId="5C997BCD" w14:textId="77777777" w:rsidR="00CB12C1" w:rsidRDefault="00CB12C1" w:rsidP="008473C1">
      <w:pPr>
        <w:pStyle w:val="FP"/>
        <w:rPr>
          <w:color w:val="0000FF"/>
        </w:rPr>
      </w:pPr>
      <w:r>
        <w:rPr>
          <w:color w:val="0000FF"/>
        </w:rPr>
        <w:t>LMCO</w:t>
      </w:r>
    </w:p>
    <w:p w14:paraId="3F83F6B6" w14:textId="77777777" w:rsidR="00CB12C1" w:rsidRDefault="00CB12C1" w:rsidP="008473C1">
      <w:pPr>
        <w:pStyle w:val="FP"/>
        <w:rPr>
          <w:color w:val="0000FF"/>
        </w:rPr>
      </w:pPr>
      <w:r>
        <w:rPr>
          <w:color w:val="0000FF"/>
        </w:rPr>
        <w:t>MediaTek</w:t>
      </w:r>
    </w:p>
    <w:p w14:paraId="4248754C" w14:textId="77777777" w:rsidR="00CB12C1" w:rsidRDefault="00CB12C1" w:rsidP="008473C1">
      <w:pPr>
        <w:pStyle w:val="FP"/>
        <w:rPr>
          <w:color w:val="0000FF"/>
        </w:rPr>
      </w:pPr>
      <w:r>
        <w:rPr>
          <w:color w:val="0000FF"/>
        </w:rPr>
        <w:t>Meta</w:t>
      </w:r>
    </w:p>
    <w:p w14:paraId="603953B5" w14:textId="77777777" w:rsidR="00CB12C1" w:rsidRDefault="00CB12C1" w:rsidP="008473C1">
      <w:pPr>
        <w:pStyle w:val="FP"/>
        <w:rPr>
          <w:color w:val="0000FF"/>
        </w:rPr>
      </w:pPr>
      <w:r>
        <w:rPr>
          <w:color w:val="0000FF"/>
        </w:rPr>
        <w:t>NEC</w:t>
      </w:r>
    </w:p>
    <w:p w14:paraId="35132B71" w14:textId="77777777" w:rsidR="00CB12C1" w:rsidRDefault="00CB12C1" w:rsidP="008473C1">
      <w:pPr>
        <w:pStyle w:val="FP"/>
        <w:rPr>
          <w:color w:val="0000FF"/>
        </w:rPr>
      </w:pPr>
      <w:r>
        <w:rPr>
          <w:color w:val="0000FF"/>
        </w:rPr>
        <w:t>NICT</w:t>
      </w:r>
    </w:p>
    <w:p w14:paraId="476E33A8" w14:textId="77777777" w:rsidR="00CB12C1" w:rsidRDefault="00CB12C1" w:rsidP="008473C1">
      <w:pPr>
        <w:pStyle w:val="FP"/>
        <w:rPr>
          <w:color w:val="0000FF"/>
        </w:rPr>
      </w:pPr>
      <w:r>
        <w:rPr>
          <w:color w:val="0000FF"/>
        </w:rPr>
        <w:t>Nokia</w:t>
      </w:r>
    </w:p>
    <w:p w14:paraId="1B8DEFFF" w14:textId="77777777" w:rsidR="00CB12C1" w:rsidRDefault="00CB12C1" w:rsidP="008473C1">
      <w:pPr>
        <w:pStyle w:val="FP"/>
        <w:rPr>
          <w:color w:val="0000FF"/>
        </w:rPr>
      </w:pPr>
      <w:r>
        <w:rPr>
          <w:color w:val="0000FF"/>
        </w:rPr>
        <w:t>NTT DOCOMO</w:t>
      </w:r>
    </w:p>
    <w:p w14:paraId="26A1DEFE" w14:textId="77777777" w:rsidR="00CB12C1" w:rsidRDefault="00CB12C1" w:rsidP="008473C1">
      <w:pPr>
        <w:pStyle w:val="FP"/>
        <w:rPr>
          <w:color w:val="0000FF"/>
        </w:rPr>
      </w:pPr>
      <w:r>
        <w:rPr>
          <w:color w:val="0000FF"/>
        </w:rPr>
        <w:t>OPPO</w:t>
      </w:r>
    </w:p>
    <w:p w14:paraId="035219D3" w14:textId="77777777" w:rsidR="00CB12C1" w:rsidRDefault="00CB12C1" w:rsidP="008473C1">
      <w:pPr>
        <w:pStyle w:val="FP"/>
        <w:rPr>
          <w:color w:val="0000FF"/>
        </w:rPr>
      </w:pPr>
      <w:r>
        <w:rPr>
          <w:color w:val="0000FF"/>
        </w:rPr>
        <w:t>OQTEC</w:t>
      </w:r>
    </w:p>
    <w:p w14:paraId="6B56A4C6" w14:textId="77777777" w:rsidR="00CB12C1" w:rsidRDefault="00CB12C1" w:rsidP="008473C1">
      <w:pPr>
        <w:pStyle w:val="FP"/>
        <w:rPr>
          <w:color w:val="0000FF"/>
        </w:rPr>
      </w:pPr>
      <w:r>
        <w:rPr>
          <w:color w:val="0000FF"/>
        </w:rPr>
        <w:t>Oracle</w:t>
      </w:r>
    </w:p>
    <w:p w14:paraId="68F5ECF1" w14:textId="77777777" w:rsidR="00CB12C1" w:rsidRDefault="00CB12C1" w:rsidP="008473C1">
      <w:pPr>
        <w:pStyle w:val="FP"/>
        <w:rPr>
          <w:color w:val="0000FF"/>
        </w:rPr>
      </w:pPr>
      <w:r>
        <w:rPr>
          <w:color w:val="0000FF"/>
        </w:rPr>
        <w:t>Orange</w:t>
      </w:r>
    </w:p>
    <w:p w14:paraId="4FF57190" w14:textId="77777777" w:rsidR="00CB12C1" w:rsidRDefault="00CB12C1" w:rsidP="008473C1">
      <w:pPr>
        <w:pStyle w:val="FP"/>
        <w:rPr>
          <w:color w:val="0000FF"/>
        </w:rPr>
      </w:pPr>
      <w:proofErr w:type="spellStart"/>
      <w:r>
        <w:rPr>
          <w:color w:val="0000FF"/>
        </w:rPr>
        <w:t>Peraton</w:t>
      </w:r>
      <w:proofErr w:type="spellEnd"/>
      <w:r>
        <w:rPr>
          <w:color w:val="0000FF"/>
        </w:rPr>
        <w:t xml:space="preserve"> Labs</w:t>
      </w:r>
    </w:p>
    <w:p w14:paraId="613BB41C" w14:textId="77777777" w:rsidR="00CB12C1" w:rsidRDefault="00CB12C1" w:rsidP="008473C1">
      <w:pPr>
        <w:pStyle w:val="FP"/>
        <w:rPr>
          <w:color w:val="0000FF"/>
        </w:rPr>
      </w:pPr>
      <w:r>
        <w:rPr>
          <w:color w:val="0000FF"/>
        </w:rPr>
        <w:t>Philips</w:t>
      </w:r>
    </w:p>
    <w:p w14:paraId="328E14F3" w14:textId="77777777" w:rsidR="00CB12C1" w:rsidRDefault="00CB12C1" w:rsidP="008473C1">
      <w:pPr>
        <w:pStyle w:val="FP"/>
        <w:rPr>
          <w:color w:val="0000FF"/>
        </w:rPr>
      </w:pPr>
      <w:r>
        <w:rPr>
          <w:color w:val="0000FF"/>
        </w:rPr>
        <w:t>Qualcomm</w:t>
      </w:r>
    </w:p>
    <w:p w14:paraId="4BDCD58A" w14:textId="77777777" w:rsidR="00CB12C1" w:rsidRDefault="00CB12C1" w:rsidP="008473C1">
      <w:pPr>
        <w:pStyle w:val="FP"/>
        <w:rPr>
          <w:color w:val="0000FF"/>
        </w:rPr>
      </w:pPr>
      <w:r>
        <w:rPr>
          <w:color w:val="0000FF"/>
        </w:rPr>
        <w:t>Rakuten Mobile</w:t>
      </w:r>
    </w:p>
    <w:p w14:paraId="755926C3" w14:textId="77777777" w:rsidR="00CB12C1" w:rsidRDefault="00CB12C1" w:rsidP="008473C1">
      <w:pPr>
        <w:pStyle w:val="FP"/>
        <w:rPr>
          <w:color w:val="0000FF"/>
        </w:rPr>
      </w:pPr>
      <w:r>
        <w:rPr>
          <w:color w:val="0000FF"/>
        </w:rPr>
        <w:t>Samsung</w:t>
      </w:r>
    </w:p>
    <w:p w14:paraId="0D0775D0" w14:textId="77777777" w:rsidR="00CB12C1" w:rsidRDefault="00CB12C1" w:rsidP="008473C1">
      <w:pPr>
        <w:pStyle w:val="FP"/>
        <w:rPr>
          <w:color w:val="0000FF"/>
        </w:rPr>
      </w:pPr>
      <w:r>
        <w:rPr>
          <w:color w:val="0000FF"/>
        </w:rPr>
        <w:t>Sony</w:t>
      </w:r>
    </w:p>
    <w:p w14:paraId="06CC94DB" w14:textId="77777777" w:rsidR="00CB12C1" w:rsidRDefault="00CB12C1" w:rsidP="008473C1">
      <w:pPr>
        <w:pStyle w:val="FP"/>
        <w:rPr>
          <w:color w:val="0000FF"/>
        </w:rPr>
      </w:pPr>
      <w:r>
        <w:rPr>
          <w:color w:val="0000FF"/>
        </w:rPr>
        <w:t>Tencent</w:t>
      </w:r>
    </w:p>
    <w:p w14:paraId="0A4A9826" w14:textId="77777777" w:rsidR="00CB12C1" w:rsidRDefault="00CB12C1" w:rsidP="008473C1">
      <w:pPr>
        <w:pStyle w:val="FP"/>
        <w:rPr>
          <w:color w:val="0000FF"/>
        </w:rPr>
      </w:pPr>
      <w:r>
        <w:rPr>
          <w:color w:val="0000FF"/>
        </w:rPr>
        <w:t>T-Mobile USA</w:t>
      </w:r>
    </w:p>
    <w:p w14:paraId="3BDB15D4" w14:textId="77777777" w:rsidR="00CB12C1" w:rsidRDefault="00CB12C1" w:rsidP="008473C1">
      <w:pPr>
        <w:pStyle w:val="FP"/>
        <w:rPr>
          <w:color w:val="0000FF"/>
        </w:rPr>
      </w:pPr>
      <w:r>
        <w:rPr>
          <w:color w:val="0000FF"/>
        </w:rPr>
        <w:t>vivo</w:t>
      </w:r>
    </w:p>
    <w:p w14:paraId="7FA3E586" w14:textId="77777777" w:rsidR="00CB12C1" w:rsidRDefault="00CB12C1" w:rsidP="008473C1">
      <w:pPr>
        <w:pStyle w:val="FP"/>
        <w:rPr>
          <w:color w:val="0000FF"/>
        </w:rPr>
      </w:pPr>
      <w:r>
        <w:rPr>
          <w:color w:val="0000FF"/>
        </w:rPr>
        <w:t>Vodafone</w:t>
      </w:r>
    </w:p>
    <w:p w14:paraId="71D3C1E1" w14:textId="77777777" w:rsidR="00CB12C1" w:rsidRDefault="00CB12C1" w:rsidP="008473C1">
      <w:pPr>
        <w:pStyle w:val="FP"/>
        <w:rPr>
          <w:color w:val="0000FF"/>
        </w:rPr>
      </w:pPr>
      <w:r>
        <w:rPr>
          <w:color w:val="0000FF"/>
        </w:rPr>
        <w:t>Xiaomi</w:t>
      </w:r>
    </w:p>
    <w:p w14:paraId="682D425C" w14:textId="4E2F9F32" w:rsidR="00330DE8" w:rsidRDefault="00CB12C1" w:rsidP="008473C1">
      <w:pPr>
        <w:pStyle w:val="FP"/>
        <w:rPr>
          <w:color w:val="0000FF"/>
        </w:rPr>
      </w:pPr>
      <w:r>
        <w:rPr>
          <w:color w:val="0000FF"/>
        </w:rPr>
        <w:t>ZTE</w:t>
      </w:r>
    </w:p>
    <w:p w14:paraId="08BD8FF4" w14:textId="01A72DC0" w:rsidR="007E1A46" w:rsidRPr="00F00347"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319E4AF5" w:rsidR="0064465A" w:rsidRDefault="0076259B" w:rsidP="00837DE3">
      <w:pPr>
        <w:pStyle w:val="Heading1"/>
      </w:pPr>
      <w:r>
        <w:lastRenderedPageBreak/>
        <w:t>1</w:t>
      </w:r>
      <w:r w:rsidR="0064465A">
        <w:tab/>
        <w:t>Opening of the Conference Call</w:t>
      </w:r>
    </w:p>
    <w:p w14:paraId="0AC11CCF" w14:textId="7C47D9FC" w:rsidR="00780C5D" w:rsidRDefault="003843AC" w:rsidP="00CA4BD5">
      <w:r>
        <w:rPr>
          <w:lang w:eastAsia="en-US"/>
        </w:rPr>
        <w:t>The SA</w:t>
      </w:r>
      <w:r w:rsidR="00270471">
        <w:rPr>
          <w:lang w:eastAsia="en-US"/>
        </w:rPr>
        <w:t> WG2</w:t>
      </w:r>
      <w:r>
        <w:rPr>
          <w:lang w:eastAsia="en-US"/>
        </w:rPr>
        <w:t xml:space="preserve"> Chair </w:t>
      </w:r>
      <w:r w:rsidR="0064465A">
        <w:rPr>
          <w:lang w:eastAsia="en-US"/>
        </w:rPr>
        <w:t xml:space="preserve">indicated that </w:t>
      </w:r>
      <w:r w:rsidR="00DD3ABC">
        <w:rPr>
          <w:lang w:eastAsia="en-US"/>
        </w:rPr>
        <w:t>this CC will</w:t>
      </w:r>
      <w:r w:rsidR="00780C5D">
        <w:rPr>
          <w:lang w:eastAsia="en-US"/>
        </w:rPr>
        <w:t xml:space="preserve"> primarily</w:t>
      </w:r>
      <w:r w:rsidR="00DD3ABC">
        <w:rPr>
          <w:lang w:eastAsia="en-US"/>
        </w:rPr>
        <w:t xml:space="preserve"> handle</w:t>
      </w:r>
      <w:r w:rsidR="00724D6A" w:rsidRPr="00724D6A">
        <w:rPr>
          <w:lang w:eastAsia="en-US"/>
        </w:rPr>
        <w:t xml:space="preserve"> </w:t>
      </w:r>
      <w:r w:rsidR="00780C5D">
        <w:rPr>
          <w:lang w:eastAsia="en-US"/>
        </w:rPr>
        <w:t xml:space="preserve">issues needing a show of hands and uploaded into </w:t>
      </w:r>
      <w:r w:rsidR="001C4346">
        <w:rPr>
          <w:lang w:eastAsia="en-US"/>
        </w:rPr>
        <w:t>CC#2 folder and SA</w:t>
      </w:r>
      <w:r w:rsidR="00270471">
        <w:rPr>
          <w:lang w:eastAsia="en-US"/>
        </w:rPr>
        <w:t> WG2</w:t>
      </w:r>
      <w:r w:rsidR="001C4346">
        <w:rPr>
          <w:lang w:eastAsia="en-US"/>
        </w:rPr>
        <w:t xml:space="preserve"> Work Planning</w:t>
      </w:r>
      <w:r w:rsidR="00B200E5">
        <w:rPr>
          <w:lang w:eastAsia="en-US"/>
        </w:rPr>
        <w:t>.</w:t>
      </w:r>
    </w:p>
    <w:p w14:paraId="2FB72A4D" w14:textId="15DBACAB" w:rsidR="00256BCF" w:rsidRDefault="0009613E" w:rsidP="00984CE0">
      <w:pPr>
        <w:rPr>
          <w:lang w:eastAsia="en-US"/>
        </w:rPr>
      </w:pPr>
      <w:r>
        <w:rPr>
          <w:lang w:eastAsia="en-US"/>
        </w:rPr>
        <w:t>Ericsson commented that the automatic approval of documents which do not receive comments does not take account of documents which are covered by other document discussions. The SA WG2 Chair replied that such documents should be commented upon to indicate that they should be noted or merged into other documents.</w:t>
      </w:r>
      <w:r w:rsidR="00F679EE">
        <w:rPr>
          <w:lang w:eastAsia="en-US"/>
        </w:rPr>
        <w:t xml:space="preserve"> ZTE indicated that there are 2 CRs which should not be approved. The SA WG2 </w:t>
      </w:r>
      <w:r w:rsidR="002C5D7C">
        <w:rPr>
          <w:lang w:eastAsia="en-US"/>
        </w:rPr>
        <w:t>C</w:t>
      </w:r>
      <w:r w:rsidR="00F679EE">
        <w:rPr>
          <w:lang w:eastAsia="en-US"/>
        </w:rPr>
        <w:t>hair asked that comments are sent during the comments period to identify these in the Chair notes.</w:t>
      </w:r>
    </w:p>
    <w:p w14:paraId="2E4C20E8" w14:textId="5B5CBB0D" w:rsidR="0009613E" w:rsidRDefault="0009613E" w:rsidP="00984CE0">
      <w:pPr>
        <w:rPr>
          <w:lang w:eastAsia="en-US"/>
        </w:rPr>
      </w:pPr>
      <w:r>
        <w:rPr>
          <w:lang w:eastAsia="en-US"/>
        </w:rPr>
        <w:t>NEC</w:t>
      </w:r>
      <w:r w:rsidR="00F679EE">
        <w:rPr>
          <w:lang w:eastAsia="en-US"/>
        </w:rPr>
        <w:t xml:space="preserve"> co</w:t>
      </w:r>
      <w:r>
        <w:rPr>
          <w:lang w:eastAsia="en-US"/>
        </w:rPr>
        <w:t>mmented that CT</w:t>
      </w:r>
      <w:r w:rsidR="00F679EE">
        <w:rPr>
          <w:lang w:eastAsia="en-US"/>
        </w:rPr>
        <w:t> </w:t>
      </w:r>
      <w:r>
        <w:rPr>
          <w:lang w:eastAsia="en-US"/>
        </w:rPr>
        <w:t xml:space="preserve">WG1 have a 'quiet period' </w:t>
      </w:r>
      <w:r w:rsidR="00F679EE">
        <w:rPr>
          <w:lang w:eastAsia="en-US"/>
        </w:rPr>
        <w:t xml:space="preserve">where e-mail comments should not be sent and asked whether this could be implemented in SA WG2. </w:t>
      </w:r>
      <w:r w:rsidR="00F679EE" w:rsidRPr="00F679EE">
        <w:rPr>
          <w:b/>
          <w:bCs/>
          <w:lang w:eastAsia="en-US"/>
        </w:rPr>
        <w:t>This can be discussed under AOB.</w:t>
      </w:r>
    </w:p>
    <w:p w14:paraId="6F04A1E0" w14:textId="77777777" w:rsidR="00F679EE" w:rsidRPr="00AC1A5B" w:rsidRDefault="00F679EE" w:rsidP="00984CE0">
      <w:pPr>
        <w:rPr>
          <w:lang w:eastAsia="en-US"/>
        </w:rPr>
      </w:pPr>
    </w:p>
    <w:p w14:paraId="131DD28F" w14:textId="2757727F" w:rsidR="001B1549" w:rsidRDefault="001B1549" w:rsidP="00620DF5">
      <w:pPr>
        <w:pStyle w:val="Heading1"/>
      </w:pPr>
      <w:r>
        <w:t>2</w:t>
      </w:r>
      <w:r>
        <w:tab/>
        <w:t xml:space="preserve">Issues for </w:t>
      </w:r>
      <w:proofErr w:type="spellStart"/>
      <w:r>
        <w:t>SoH</w:t>
      </w:r>
      <w:proofErr w:type="spellEnd"/>
      <w:r>
        <w:t xml:space="preserve"> in CC#3 folder (pre-Rel-18 + Rel-18 SIDs related issues will be prioritized). </w:t>
      </w:r>
      <w:hyperlink r:id="rId8" w:history="1">
        <w:r w:rsidRPr="00C95EB8">
          <w:rPr>
            <w:rStyle w:val="Hyperlink"/>
          </w:rPr>
          <w:t>https://www.3gpp.org/ftp/tsg_sa/WG2_Arch/TSGS2_154AHE_Electronic_2023-01/INBOX/CCs/CC%233_19_Jan_1300_UTC</w:t>
        </w:r>
      </w:hyperlink>
    </w:p>
    <w:p w14:paraId="39687CA4" w14:textId="453A7AE8" w:rsidR="001B1549" w:rsidRDefault="0080209C" w:rsidP="001B1549">
      <w:pPr>
        <w:rPr>
          <w:lang w:eastAsia="en-US"/>
        </w:rPr>
      </w:pPr>
      <w:r>
        <w:rPr>
          <w:lang w:eastAsia="en-US"/>
        </w:rPr>
        <w:t>There were no documents submitted for Show of Hands.</w:t>
      </w:r>
    </w:p>
    <w:p w14:paraId="41C080CD" w14:textId="77777777" w:rsidR="001B1549" w:rsidRPr="001B1549" w:rsidRDefault="001B1549" w:rsidP="001B1549">
      <w:pPr>
        <w:rPr>
          <w:lang w:eastAsia="en-US"/>
        </w:rPr>
      </w:pPr>
    </w:p>
    <w:p w14:paraId="67B75AF6" w14:textId="50E09A5D" w:rsidR="001B1549" w:rsidRDefault="001B1549" w:rsidP="00620DF5">
      <w:pPr>
        <w:pStyle w:val="Heading1"/>
      </w:pPr>
      <w:r>
        <w:t>3</w:t>
      </w:r>
      <w:r>
        <w:tab/>
        <w:t>Issues identified for discussion in the individual Chair's notes</w:t>
      </w:r>
    </w:p>
    <w:p w14:paraId="47890A47" w14:textId="77777777" w:rsidR="0009613E" w:rsidRDefault="0009613E" w:rsidP="0009613E">
      <w:pPr>
        <w:pStyle w:val="NormTop"/>
      </w:pPr>
      <w:r>
        <w:rPr>
          <w:color w:val="0000FF"/>
        </w:rPr>
        <w:t>S2-2301292</w:t>
      </w:r>
      <w:r w:rsidRPr="00D53282">
        <w:t xml:space="preserve"> </w:t>
      </w:r>
      <w:r>
        <w:t>(LS OUT) [DRAFT] Reply LS on SL positioning groupcast and broadcast (Source: Qualcomm Incorporated)</w:t>
      </w:r>
      <w:r>
        <w:br/>
      </w:r>
      <w:r w:rsidRPr="00D53282">
        <w:rPr>
          <w:b/>
        </w:rPr>
        <w:t>Document for:</w:t>
      </w:r>
      <w:r w:rsidRPr="00D53282">
        <w:t xml:space="preserve"> </w:t>
      </w:r>
      <w:r>
        <w:t>Approval</w:t>
      </w:r>
      <w:r>
        <w:br/>
      </w:r>
      <w:r w:rsidRPr="00D53282">
        <w:rPr>
          <w:b/>
        </w:rPr>
        <w:t>Abstract:</w:t>
      </w:r>
      <w:r w:rsidRPr="00D53282">
        <w:t xml:space="preserve"> </w:t>
      </w:r>
      <w:r>
        <w:br/>
        <w:t>LS Reply to the SL Positioning groupcast and broadcast issues.</w:t>
      </w:r>
    </w:p>
    <w:p w14:paraId="6F5C1105" w14:textId="77777777" w:rsidR="0009613E" w:rsidRPr="00B81031" w:rsidRDefault="0009613E" w:rsidP="0009613E">
      <w:pPr>
        <w:keepNext/>
        <w:keepLines/>
        <w:rPr>
          <w:i/>
        </w:rPr>
      </w:pPr>
      <w:r w:rsidRPr="00B81031">
        <w:rPr>
          <w:b/>
          <w:bCs/>
          <w:i/>
        </w:rPr>
        <w:t>Comment:</w:t>
      </w:r>
      <w:r>
        <w:rPr>
          <w:i/>
        </w:rPr>
        <w:t xml:space="preserve"> S2-2301292: Response to S2-2300048.</w:t>
      </w:r>
    </w:p>
    <w:p w14:paraId="3A05D4BE" w14:textId="77777777" w:rsidR="0009613E" w:rsidRPr="005B25A1" w:rsidRDefault="0009613E" w:rsidP="0009613E">
      <w:pPr>
        <w:pStyle w:val="FP"/>
        <w:keepNext/>
        <w:rPr>
          <w:b/>
          <w:bCs/>
          <w:i/>
          <w:iCs/>
          <w:sz w:val="18"/>
          <w:szCs w:val="18"/>
        </w:rPr>
      </w:pPr>
      <w:r w:rsidRPr="005B25A1">
        <w:rPr>
          <w:b/>
          <w:bCs/>
          <w:i/>
          <w:iCs/>
          <w:sz w:val="18"/>
          <w:szCs w:val="18"/>
        </w:rPr>
        <w:t>e-mail discussion:</w:t>
      </w:r>
    </w:p>
    <w:p w14:paraId="0CBF5478" w14:textId="77777777" w:rsidR="0009613E" w:rsidRDefault="0009613E" w:rsidP="0009613E">
      <w:pPr>
        <w:pStyle w:val="FP"/>
        <w:keepNext/>
        <w:rPr>
          <w:i/>
          <w:iCs/>
          <w:sz w:val="18"/>
          <w:szCs w:val="18"/>
        </w:rPr>
      </w:pPr>
      <w:proofErr w:type="spellStart"/>
      <w:r w:rsidRPr="005B25A1">
        <w:rPr>
          <w:i/>
          <w:iCs/>
          <w:sz w:val="18"/>
          <w:szCs w:val="18"/>
        </w:rPr>
        <w:t>LiMeng</w:t>
      </w:r>
      <w:proofErr w:type="spellEnd"/>
      <w:r w:rsidRPr="005B25A1">
        <w:rPr>
          <w:i/>
          <w:iCs/>
          <w:sz w:val="18"/>
          <w:szCs w:val="18"/>
        </w:rPr>
        <w:t xml:space="preserve"> (Huawei) requests a change on the last part.</w:t>
      </w:r>
    </w:p>
    <w:p w14:paraId="23183219" w14:textId="77777777" w:rsidR="0009613E" w:rsidRDefault="0009613E" w:rsidP="0009613E">
      <w:pPr>
        <w:pStyle w:val="FP"/>
        <w:keepNext/>
        <w:rPr>
          <w:i/>
          <w:iCs/>
          <w:sz w:val="18"/>
          <w:szCs w:val="18"/>
        </w:rPr>
      </w:pPr>
      <w:r w:rsidRPr="005B25A1">
        <w:rPr>
          <w:i/>
          <w:iCs/>
          <w:sz w:val="18"/>
          <w:szCs w:val="18"/>
        </w:rPr>
        <w:t>Hong (Qualcomm) provides r01 (after revision deadline) and request to handle it in CC#3.</w:t>
      </w:r>
    </w:p>
    <w:p w14:paraId="7246ACE4" w14:textId="77777777" w:rsidR="0009613E" w:rsidRDefault="0009613E" w:rsidP="0009613E">
      <w:pPr>
        <w:pStyle w:val="FP"/>
        <w:keepNext/>
        <w:rPr>
          <w:i/>
          <w:iCs/>
          <w:sz w:val="18"/>
          <w:szCs w:val="18"/>
        </w:rPr>
      </w:pPr>
      <w:proofErr w:type="spellStart"/>
      <w:r w:rsidRPr="005B25A1">
        <w:rPr>
          <w:i/>
          <w:iCs/>
          <w:sz w:val="18"/>
          <w:szCs w:val="18"/>
        </w:rPr>
        <w:t>LiMeng</w:t>
      </w:r>
      <w:proofErr w:type="spellEnd"/>
      <w:r w:rsidRPr="005B25A1">
        <w:rPr>
          <w:i/>
          <w:iCs/>
          <w:sz w:val="18"/>
          <w:szCs w:val="18"/>
        </w:rPr>
        <w:t xml:space="preserve"> (Huawei) is fine with the revision provided by Hong (Qualcomm).</w:t>
      </w:r>
    </w:p>
    <w:p w14:paraId="1C638F6E" w14:textId="77777777" w:rsidR="0009613E" w:rsidRDefault="0009613E" w:rsidP="0009613E">
      <w:pPr>
        <w:pStyle w:val="FP"/>
        <w:keepNext/>
        <w:rPr>
          <w:i/>
          <w:iCs/>
          <w:sz w:val="18"/>
          <w:szCs w:val="18"/>
        </w:rPr>
      </w:pPr>
      <w:r w:rsidRPr="005B25A1">
        <w:rPr>
          <w:i/>
          <w:iCs/>
          <w:sz w:val="18"/>
          <w:szCs w:val="18"/>
        </w:rPr>
        <w:t>Sherry (Xiaomi) provides r02 (after revision deadline).</w:t>
      </w:r>
    </w:p>
    <w:p w14:paraId="32823851" w14:textId="77777777" w:rsidR="0009613E" w:rsidRDefault="0009613E" w:rsidP="0009613E">
      <w:pPr>
        <w:pStyle w:val="FP"/>
        <w:keepNext/>
        <w:rPr>
          <w:i/>
          <w:iCs/>
          <w:sz w:val="18"/>
          <w:szCs w:val="18"/>
        </w:rPr>
      </w:pPr>
      <w:proofErr w:type="spellStart"/>
      <w:r w:rsidRPr="005B25A1">
        <w:rPr>
          <w:i/>
          <w:iCs/>
          <w:sz w:val="18"/>
          <w:szCs w:val="18"/>
        </w:rPr>
        <w:t>LiMeng</w:t>
      </w:r>
      <w:proofErr w:type="spellEnd"/>
      <w:r w:rsidRPr="005B25A1">
        <w:rPr>
          <w:i/>
          <w:iCs/>
          <w:sz w:val="18"/>
          <w:szCs w:val="18"/>
        </w:rPr>
        <w:t xml:space="preserve"> (Huawei) asks if we can put the r01/r02 at the folder for '_</w:t>
      </w:r>
      <w:proofErr w:type="spellStart"/>
      <w:r w:rsidRPr="005B25A1">
        <w:rPr>
          <w:i/>
          <w:iCs/>
          <w:sz w:val="18"/>
          <w:szCs w:val="18"/>
        </w:rPr>
        <w:t>Post_revisions_deadline</w:t>
      </w:r>
      <w:proofErr w:type="spellEnd"/>
      <w:r w:rsidRPr="005B25A1">
        <w:rPr>
          <w:i/>
          <w:iCs/>
          <w:sz w:val="18"/>
          <w:szCs w:val="18"/>
        </w:rPr>
        <w:t>'.</w:t>
      </w:r>
    </w:p>
    <w:p w14:paraId="48B74E99" w14:textId="77777777" w:rsidR="0009613E" w:rsidRPr="005B25A1" w:rsidRDefault="0009613E" w:rsidP="0009613E">
      <w:pPr>
        <w:pStyle w:val="FP"/>
        <w:keepNext/>
        <w:rPr>
          <w:i/>
          <w:iCs/>
          <w:sz w:val="18"/>
          <w:szCs w:val="18"/>
        </w:rPr>
      </w:pPr>
    </w:p>
    <w:p w14:paraId="3B4F0EE3" w14:textId="03A5DA78" w:rsidR="0009613E" w:rsidRPr="005B25A1" w:rsidRDefault="005626D2" w:rsidP="0009613E">
      <w:pPr>
        <w:keepNext/>
        <w:keepLines/>
        <w:rPr>
          <w:b/>
          <w:bCs/>
        </w:rPr>
      </w:pPr>
      <w:r>
        <w:rPr>
          <w:b/>
          <w:bCs/>
        </w:rPr>
        <w:t>CC#3 Discussion:</w:t>
      </w:r>
    </w:p>
    <w:p w14:paraId="62FAE2FE" w14:textId="2D0257C0" w:rsidR="0009613E" w:rsidRPr="00F679EE" w:rsidRDefault="00F679EE" w:rsidP="0009613E">
      <w:pPr>
        <w:keepNext/>
        <w:keepLines/>
      </w:pPr>
      <w:r>
        <w:t xml:space="preserve">Qualcomm commented that discussions are ongoing for _r02 and this may be agreed without CC discussion. </w:t>
      </w:r>
      <w:r w:rsidRPr="00B6712E">
        <w:rPr>
          <w:b/>
          <w:bCs/>
        </w:rPr>
        <w:t>This was left for further discussion.</w:t>
      </w:r>
    </w:p>
    <w:p w14:paraId="4DE323E2" w14:textId="1FE53A63" w:rsidR="0009613E" w:rsidRPr="00EB0339" w:rsidRDefault="0009613E" w:rsidP="0009613E"/>
    <w:p w14:paraId="1DE46760" w14:textId="77777777" w:rsidR="0009613E" w:rsidRDefault="0009613E" w:rsidP="0009613E">
      <w:pPr>
        <w:pStyle w:val="NormTop"/>
      </w:pPr>
      <w:r>
        <w:rPr>
          <w:color w:val="0000FF"/>
        </w:rPr>
        <w:t>S2-2300755</w:t>
      </w:r>
      <w:r w:rsidRPr="00D53282">
        <w:t xml:space="preserve"> </w:t>
      </w:r>
      <w:r>
        <w:t>(CR) 23.502 CR3786 (Rel-18, 'B'): NEF monitoring events for assisting AIML operation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Introducing new NEF monitoring events, including session inactivity time, traffic/data volume and UL/DL data rate;.</w:t>
      </w:r>
    </w:p>
    <w:p w14:paraId="5E5E9248" w14:textId="77777777" w:rsidR="0009613E" w:rsidRPr="005B25A1" w:rsidRDefault="0009613E" w:rsidP="0009613E">
      <w:pPr>
        <w:pStyle w:val="FP"/>
        <w:keepNext/>
        <w:rPr>
          <w:b/>
          <w:bCs/>
          <w:i/>
          <w:iCs/>
          <w:sz w:val="18"/>
          <w:szCs w:val="18"/>
        </w:rPr>
      </w:pPr>
      <w:r w:rsidRPr="005B25A1">
        <w:rPr>
          <w:b/>
          <w:bCs/>
          <w:i/>
          <w:iCs/>
          <w:sz w:val="18"/>
          <w:szCs w:val="18"/>
        </w:rPr>
        <w:t>e-mail discussion:</w:t>
      </w:r>
    </w:p>
    <w:p w14:paraId="6D1ECE23" w14:textId="77777777" w:rsidR="0009613E" w:rsidRDefault="0009613E" w:rsidP="0009613E">
      <w:pPr>
        <w:pStyle w:val="FP"/>
        <w:keepNext/>
        <w:rPr>
          <w:i/>
          <w:iCs/>
          <w:sz w:val="18"/>
          <w:szCs w:val="18"/>
        </w:rPr>
      </w:pPr>
      <w:r w:rsidRPr="005B25A1">
        <w:rPr>
          <w:i/>
          <w:iCs/>
          <w:sz w:val="18"/>
          <w:szCs w:val="18"/>
        </w:rPr>
        <w:t>Tricci &lt;OPPO&gt; asks for clarifications on the introduction of the 'new' NEF exposure events.</w:t>
      </w:r>
    </w:p>
    <w:p w14:paraId="51D709D4" w14:textId="77777777" w:rsidR="0009613E" w:rsidRDefault="0009613E" w:rsidP="0009613E">
      <w:pPr>
        <w:pStyle w:val="FP"/>
        <w:keepNext/>
        <w:rPr>
          <w:i/>
          <w:iCs/>
          <w:sz w:val="18"/>
          <w:szCs w:val="18"/>
        </w:rPr>
      </w:pPr>
      <w:r w:rsidRPr="005B25A1">
        <w:rPr>
          <w:i/>
          <w:iCs/>
          <w:sz w:val="18"/>
          <w:szCs w:val="18"/>
        </w:rPr>
        <w:t>Bahador &lt;NTT DOCOMO&gt; asks for clarifications regarding new events.</w:t>
      </w:r>
    </w:p>
    <w:p w14:paraId="41A0E042" w14:textId="77777777" w:rsidR="0009613E" w:rsidRDefault="0009613E" w:rsidP="0009613E">
      <w:pPr>
        <w:pStyle w:val="FP"/>
        <w:keepNext/>
        <w:rPr>
          <w:i/>
          <w:iCs/>
          <w:sz w:val="18"/>
          <w:szCs w:val="18"/>
        </w:rPr>
      </w:pPr>
      <w:r w:rsidRPr="005B25A1">
        <w:rPr>
          <w:i/>
          <w:iCs/>
          <w:sz w:val="18"/>
          <w:szCs w:val="18"/>
        </w:rPr>
        <w:t>Belen (Ericsson) provides comments.</w:t>
      </w:r>
    </w:p>
    <w:p w14:paraId="53C82070" w14:textId="77777777" w:rsidR="0009613E" w:rsidRDefault="0009613E" w:rsidP="0009613E">
      <w:pPr>
        <w:pStyle w:val="FP"/>
        <w:keepNext/>
        <w:rPr>
          <w:i/>
          <w:iCs/>
          <w:sz w:val="18"/>
          <w:szCs w:val="18"/>
        </w:rPr>
      </w:pPr>
      <w:r w:rsidRPr="005B25A1">
        <w:rPr>
          <w:i/>
          <w:iCs/>
          <w:sz w:val="18"/>
          <w:szCs w:val="18"/>
        </w:rPr>
        <w:t>David (Samsung) replies to comments from OPPO and NTT DOCOMO.</w:t>
      </w:r>
    </w:p>
    <w:p w14:paraId="3F914812" w14:textId="77777777" w:rsidR="0009613E" w:rsidRDefault="0009613E" w:rsidP="0009613E">
      <w:pPr>
        <w:pStyle w:val="FP"/>
        <w:keepNext/>
        <w:rPr>
          <w:i/>
          <w:iCs/>
          <w:sz w:val="18"/>
          <w:szCs w:val="18"/>
        </w:rPr>
      </w:pPr>
      <w:r w:rsidRPr="005B25A1">
        <w:rPr>
          <w:i/>
          <w:iCs/>
          <w:sz w:val="18"/>
          <w:szCs w:val="18"/>
        </w:rPr>
        <w:t>David (Samsung) replies to Ericsson.</w:t>
      </w:r>
    </w:p>
    <w:p w14:paraId="4386BD25" w14:textId="77777777" w:rsidR="0009613E" w:rsidRDefault="0009613E" w:rsidP="0009613E">
      <w:pPr>
        <w:pStyle w:val="FP"/>
        <w:keepNext/>
        <w:rPr>
          <w:i/>
          <w:iCs/>
          <w:sz w:val="18"/>
          <w:szCs w:val="18"/>
        </w:rPr>
      </w:pPr>
      <w:r w:rsidRPr="005B25A1">
        <w:rPr>
          <w:i/>
          <w:iCs/>
          <w:sz w:val="18"/>
          <w:szCs w:val="18"/>
        </w:rPr>
        <w:t>Tricci (OPPO) thanks David (Samsung) for the responses, and more fundamental questions on how feasible for those events are triggered.</w:t>
      </w:r>
    </w:p>
    <w:p w14:paraId="23130FC8" w14:textId="77777777" w:rsidR="0009613E" w:rsidRDefault="0009613E" w:rsidP="0009613E">
      <w:pPr>
        <w:pStyle w:val="FP"/>
        <w:keepNext/>
        <w:rPr>
          <w:i/>
          <w:iCs/>
          <w:sz w:val="18"/>
          <w:szCs w:val="18"/>
        </w:rPr>
      </w:pPr>
      <w:r w:rsidRPr="005B25A1">
        <w:rPr>
          <w:i/>
          <w:iCs/>
          <w:sz w:val="18"/>
          <w:szCs w:val="18"/>
        </w:rPr>
        <w:t>Jihoon (ETRI) asks a question.</w:t>
      </w:r>
    </w:p>
    <w:p w14:paraId="2D512F3E" w14:textId="77777777" w:rsidR="0009613E" w:rsidRDefault="0009613E" w:rsidP="0009613E">
      <w:pPr>
        <w:pStyle w:val="FP"/>
        <w:keepNext/>
        <w:rPr>
          <w:i/>
          <w:iCs/>
          <w:sz w:val="18"/>
          <w:szCs w:val="18"/>
        </w:rPr>
      </w:pPr>
      <w:r w:rsidRPr="005B25A1">
        <w:rPr>
          <w:i/>
          <w:iCs/>
          <w:sz w:val="18"/>
          <w:szCs w:val="18"/>
        </w:rPr>
        <w:t>Tricci (OPPO) responds to Jihoon (ETRI) question.</w:t>
      </w:r>
    </w:p>
    <w:p w14:paraId="1E8E3139" w14:textId="77777777" w:rsidR="0009613E" w:rsidRDefault="0009613E" w:rsidP="0009613E">
      <w:pPr>
        <w:pStyle w:val="FP"/>
        <w:keepNext/>
        <w:rPr>
          <w:i/>
          <w:iCs/>
          <w:sz w:val="18"/>
          <w:szCs w:val="18"/>
        </w:rPr>
      </w:pPr>
      <w:r w:rsidRPr="005B25A1">
        <w:rPr>
          <w:i/>
          <w:iCs/>
          <w:sz w:val="18"/>
          <w:szCs w:val="18"/>
        </w:rPr>
        <w:t>Mirko (Huawei) comments.</w:t>
      </w:r>
    </w:p>
    <w:p w14:paraId="50030710" w14:textId="77777777" w:rsidR="0009613E" w:rsidRDefault="0009613E" w:rsidP="0009613E">
      <w:pPr>
        <w:pStyle w:val="FP"/>
        <w:keepNext/>
        <w:rPr>
          <w:i/>
          <w:iCs/>
          <w:sz w:val="18"/>
          <w:szCs w:val="18"/>
        </w:rPr>
      </w:pPr>
      <w:r w:rsidRPr="005B25A1">
        <w:rPr>
          <w:i/>
          <w:iCs/>
          <w:sz w:val="18"/>
          <w:szCs w:val="18"/>
        </w:rPr>
        <w:t>David (Samsung) answers to comments.</w:t>
      </w:r>
    </w:p>
    <w:p w14:paraId="1F32C2DC" w14:textId="77777777" w:rsidR="0009613E" w:rsidRDefault="0009613E" w:rsidP="0009613E">
      <w:pPr>
        <w:pStyle w:val="FP"/>
        <w:keepNext/>
        <w:rPr>
          <w:i/>
          <w:iCs/>
          <w:sz w:val="18"/>
          <w:szCs w:val="18"/>
        </w:rPr>
      </w:pPr>
      <w:r w:rsidRPr="005B25A1">
        <w:rPr>
          <w:i/>
          <w:iCs/>
          <w:sz w:val="18"/>
          <w:szCs w:val="18"/>
        </w:rPr>
        <w:t>Tricci (OPPO) thanks David (Samsung) responses and would like to clarify OPPO's concern regarding to the new events.</w:t>
      </w:r>
    </w:p>
    <w:p w14:paraId="796A47C9" w14:textId="77777777" w:rsidR="0009613E" w:rsidRDefault="0009613E" w:rsidP="0009613E">
      <w:pPr>
        <w:pStyle w:val="FP"/>
        <w:keepNext/>
        <w:rPr>
          <w:i/>
          <w:iCs/>
          <w:sz w:val="18"/>
          <w:szCs w:val="18"/>
        </w:rPr>
      </w:pPr>
      <w:r w:rsidRPr="005B25A1">
        <w:rPr>
          <w:i/>
          <w:iCs/>
          <w:sz w:val="18"/>
          <w:szCs w:val="18"/>
        </w:rPr>
        <w:t>David (Samsung) answers to OPPO.</w:t>
      </w:r>
    </w:p>
    <w:p w14:paraId="7D50F05D" w14:textId="77777777" w:rsidR="0009613E" w:rsidRDefault="0009613E" w:rsidP="0009613E">
      <w:pPr>
        <w:pStyle w:val="FP"/>
        <w:keepNext/>
        <w:rPr>
          <w:i/>
          <w:iCs/>
          <w:sz w:val="18"/>
          <w:szCs w:val="18"/>
        </w:rPr>
      </w:pPr>
      <w:r w:rsidRPr="005B25A1">
        <w:rPr>
          <w:i/>
          <w:iCs/>
          <w:sz w:val="18"/>
          <w:szCs w:val="18"/>
        </w:rPr>
        <w:t>Tricci (OPPO) thanks the patient from David (Samsung) to respond to OPPO, and OPPO will provide a more clarifications to David and hoping that it is more clear on explaining OPPO's concern on the new events of this CR.</w:t>
      </w:r>
    </w:p>
    <w:p w14:paraId="252213DA" w14:textId="77777777" w:rsidR="0009613E" w:rsidRDefault="0009613E" w:rsidP="0009613E">
      <w:pPr>
        <w:pStyle w:val="FP"/>
        <w:keepNext/>
        <w:rPr>
          <w:i/>
          <w:iCs/>
          <w:sz w:val="18"/>
          <w:szCs w:val="18"/>
        </w:rPr>
      </w:pPr>
      <w:r w:rsidRPr="005B25A1">
        <w:rPr>
          <w:i/>
          <w:iCs/>
          <w:sz w:val="18"/>
          <w:szCs w:val="18"/>
        </w:rPr>
        <w:t>Belen (Ericsson) provides comments, details are needed as explained in earlier emails.</w:t>
      </w:r>
    </w:p>
    <w:p w14:paraId="2760539C" w14:textId="77777777" w:rsidR="0009613E" w:rsidRDefault="0009613E" w:rsidP="0009613E">
      <w:pPr>
        <w:pStyle w:val="FP"/>
        <w:keepNext/>
        <w:rPr>
          <w:i/>
          <w:iCs/>
          <w:sz w:val="18"/>
          <w:szCs w:val="18"/>
        </w:rPr>
      </w:pPr>
      <w:r w:rsidRPr="005B25A1">
        <w:rPr>
          <w:i/>
          <w:iCs/>
          <w:sz w:val="18"/>
          <w:szCs w:val="18"/>
        </w:rPr>
        <w:t>David (Samsung) provides r01, answers comments.</w:t>
      </w:r>
    </w:p>
    <w:p w14:paraId="3574511A" w14:textId="77777777" w:rsidR="0009613E" w:rsidRDefault="0009613E" w:rsidP="0009613E">
      <w:pPr>
        <w:pStyle w:val="FP"/>
        <w:keepNext/>
        <w:rPr>
          <w:i/>
          <w:iCs/>
          <w:sz w:val="18"/>
          <w:szCs w:val="18"/>
        </w:rPr>
      </w:pPr>
      <w:r w:rsidRPr="005B25A1">
        <w:rPr>
          <w:i/>
          <w:iCs/>
          <w:sz w:val="18"/>
          <w:szCs w:val="18"/>
        </w:rPr>
        <w:t>Tricci (OPPO) thanks David (Samsung) revision, unfortunately, OPPO still feel more concrete discussions are needed and can not accept this CR as is.</w:t>
      </w:r>
    </w:p>
    <w:p w14:paraId="4A582C95" w14:textId="77777777" w:rsidR="0009613E" w:rsidRDefault="0009613E" w:rsidP="0009613E">
      <w:pPr>
        <w:pStyle w:val="FP"/>
        <w:keepNext/>
        <w:rPr>
          <w:i/>
          <w:iCs/>
          <w:sz w:val="18"/>
          <w:szCs w:val="18"/>
        </w:rPr>
      </w:pPr>
      <w:r w:rsidRPr="005B25A1">
        <w:rPr>
          <w:i/>
          <w:iCs/>
          <w:sz w:val="18"/>
          <w:szCs w:val="18"/>
        </w:rPr>
        <w:t>Belen (Ericsson) provides r03, is okay with r01 with some updates as proposed.</w:t>
      </w:r>
    </w:p>
    <w:p w14:paraId="33B33DAD" w14:textId="77777777" w:rsidR="0009613E" w:rsidRDefault="0009613E" w:rsidP="0009613E">
      <w:pPr>
        <w:pStyle w:val="FP"/>
        <w:keepNext/>
        <w:rPr>
          <w:i/>
          <w:iCs/>
          <w:sz w:val="18"/>
          <w:szCs w:val="18"/>
        </w:rPr>
      </w:pPr>
      <w:r w:rsidRPr="005B25A1">
        <w:rPr>
          <w:i/>
          <w:iCs/>
          <w:sz w:val="18"/>
          <w:szCs w:val="18"/>
        </w:rPr>
        <w:t>Tricci (OPPO) sustains objection against this CR and responds to David (Samsung) and would be happy to capture this for CC#3/4 discussions.</w:t>
      </w:r>
    </w:p>
    <w:p w14:paraId="7E51DEC0" w14:textId="77777777" w:rsidR="0009613E" w:rsidRDefault="0009613E" w:rsidP="0009613E">
      <w:pPr>
        <w:pStyle w:val="FP"/>
        <w:keepNext/>
        <w:rPr>
          <w:i/>
          <w:iCs/>
          <w:sz w:val="18"/>
          <w:szCs w:val="18"/>
        </w:rPr>
      </w:pPr>
      <w:r w:rsidRPr="005B25A1">
        <w:rPr>
          <w:i/>
          <w:iCs/>
          <w:sz w:val="18"/>
          <w:szCs w:val="18"/>
        </w:rPr>
        <w:t>David (Samsung) finds OPPO's objection unreasonable and unacceptable, provides r02 and would like it to be open in CC#3/4 if OPPO's objection is sustained.</w:t>
      </w:r>
    </w:p>
    <w:p w14:paraId="25DB61D7" w14:textId="77777777" w:rsidR="0009613E" w:rsidRDefault="0009613E" w:rsidP="0009613E">
      <w:pPr>
        <w:pStyle w:val="FP"/>
        <w:keepNext/>
        <w:rPr>
          <w:i/>
          <w:iCs/>
          <w:sz w:val="18"/>
          <w:szCs w:val="18"/>
        </w:rPr>
      </w:pPr>
      <w:r w:rsidRPr="005B25A1">
        <w:rPr>
          <w:i/>
          <w:iCs/>
          <w:sz w:val="18"/>
          <w:szCs w:val="18"/>
        </w:rPr>
        <w:t>David (Samsung) thanks Ericsson, would be OK with both r03 and r02.</w:t>
      </w:r>
    </w:p>
    <w:p w14:paraId="6C4532C5" w14:textId="77777777" w:rsidR="0009613E" w:rsidRDefault="0009613E" w:rsidP="0009613E">
      <w:pPr>
        <w:pStyle w:val="FP"/>
        <w:keepNext/>
        <w:rPr>
          <w:i/>
          <w:iCs/>
          <w:sz w:val="18"/>
          <w:szCs w:val="18"/>
        </w:rPr>
      </w:pPr>
      <w:r w:rsidRPr="005B25A1">
        <w:rPr>
          <w:i/>
          <w:iCs/>
          <w:sz w:val="18"/>
          <w:szCs w:val="18"/>
        </w:rPr>
        <w:t>==== Revisions Deadline ====.</w:t>
      </w:r>
    </w:p>
    <w:p w14:paraId="35B99C37" w14:textId="77777777" w:rsidR="0009613E" w:rsidRDefault="0009613E" w:rsidP="0009613E">
      <w:pPr>
        <w:pStyle w:val="FP"/>
        <w:keepNext/>
        <w:rPr>
          <w:i/>
          <w:iCs/>
          <w:sz w:val="18"/>
          <w:szCs w:val="18"/>
        </w:rPr>
      </w:pPr>
      <w:r w:rsidRPr="005B25A1">
        <w:rPr>
          <w:i/>
          <w:iCs/>
          <w:sz w:val="18"/>
          <w:szCs w:val="18"/>
        </w:rPr>
        <w:t>Dongjoo (Nokia) can live with both r02 and r03.</w:t>
      </w:r>
    </w:p>
    <w:p w14:paraId="2CAAAC25" w14:textId="77777777" w:rsidR="0009613E" w:rsidRPr="005B25A1" w:rsidRDefault="0009613E" w:rsidP="0009613E">
      <w:pPr>
        <w:pStyle w:val="FP"/>
        <w:keepNext/>
        <w:rPr>
          <w:i/>
          <w:iCs/>
          <w:sz w:val="18"/>
          <w:szCs w:val="18"/>
        </w:rPr>
      </w:pPr>
    </w:p>
    <w:p w14:paraId="2A9AC9D4" w14:textId="78987E5D" w:rsidR="0009613E" w:rsidRPr="005B25A1" w:rsidRDefault="005626D2" w:rsidP="0009613E">
      <w:pPr>
        <w:keepNext/>
        <w:keepLines/>
        <w:rPr>
          <w:b/>
          <w:bCs/>
        </w:rPr>
      </w:pPr>
      <w:r>
        <w:rPr>
          <w:b/>
          <w:bCs/>
        </w:rPr>
        <w:t>CC#3 Discussion:</w:t>
      </w:r>
    </w:p>
    <w:p w14:paraId="0F3DA14F" w14:textId="29CE4526" w:rsidR="0009613E" w:rsidRPr="00F679EE" w:rsidRDefault="00F679EE" w:rsidP="0009613E">
      <w:pPr>
        <w:keepNext/>
        <w:keepLines/>
      </w:pPr>
      <w:r>
        <w:t xml:space="preserve">Samsung commented that there was an objection from OPPO and Ericsson provided a revision after which needs to be checked whether the objection is sustained. </w:t>
      </w:r>
      <w:r w:rsidR="00B6712E">
        <w:t>This should be left for further checking until the deadline and OPPO were asked to indicate their position over e-mail.</w:t>
      </w:r>
    </w:p>
    <w:p w14:paraId="4A621EA1" w14:textId="37FD9EAA" w:rsidR="0009613E" w:rsidRPr="00EB0339" w:rsidRDefault="0009613E" w:rsidP="0009613E"/>
    <w:p w14:paraId="130F76CE" w14:textId="77777777" w:rsidR="00B6712E" w:rsidRDefault="00B6712E" w:rsidP="00B6712E">
      <w:pPr>
        <w:pStyle w:val="NormTop"/>
      </w:pPr>
      <w:r>
        <w:rPr>
          <w:color w:val="0000FF"/>
        </w:rPr>
        <w:t>S2-2300144</w:t>
      </w:r>
      <w:r w:rsidRPr="00D53282">
        <w:t xml:space="preserve"> </w:t>
      </w:r>
      <w:r>
        <w:t xml:space="preserve">(CR) 23.503 CR0799 (Rel-18, 'B'): </w:t>
      </w:r>
      <w:r w:rsidRPr="001C49A2">
        <w:t>DN Performance Analytics usage in PDTQ policy</w:t>
      </w:r>
      <w:r>
        <w:t xml:space="preserve"> (Source: </w:t>
      </w:r>
      <w:r w:rsidRPr="001C49A2">
        <w:t>NTT DOCOMO</w:t>
      </w:r>
      <w:r>
        <w:t>)</w:t>
      </w:r>
      <w:r>
        <w:br/>
      </w:r>
      <w:r w:rsidRPr="00D53282">
        <w:rPr>
          <w:b/>
        </w:rPr>
        <w:t>Document for:</w:t>
      </w:r>
      <w:r w:rsidRPr="00D53282">
        <w:t xml:space="preserve"> </w:t>
      </w:r>
      <w:r>
        <w:t>Approval</w:t>
      </w:r>
      <w:r>
        <w:br/>
      </w:r>
      <w:r w:rsidRPr="00D53282">
        <w:rPr>
          <w:b/>
        </w:rPr>
        <w:t>Abstract:</w:t>
      </w:r>
      <w:r w:rsidRPr="00D53282">
        <w:t xml:space="preserve"> </w:t>
      </w:r>
      <w:r>
        <w:br/>
        <w:t>Summary of change: Support for using DN Performance Analytics by PCF in PDTQ policy negotiation and providing minimum QoS requirement.</w:t>
      </w:r>
    </w:p>
    <w:p w14:paraId="534D801F" w14:textId="77777777" w:rsidR="00B6712E" w:rsidRPr="005B25A1" w:rsidRDefault="00B6712E" w:rsidP="00B6712E">
      <w:pPr>
        <w:keepNext/>
        <w:keepLines/>
        <w:rPr>
          <w:b/>
          <w:bCs/>
        </w:rPr>
      </w:pPr>
      <w:r w:rsidRPr="005B25A1">
        <w:rPr>
          <w:b/>
          <w:bCs/>
        </w:rPr>
        <w:t>Convenor comment:</w:t>
      </w:r>
    </w:p>
    <w:p w14:paraId="5F390372" w14:textId="77777777" w:rsidR="00B6712E" w:rsidRPr="005B25A1" w:rsidRDefault="00B6712E" w:rsidP="00B6712E">
      <w:pPr>
        <w:keepNext/>
        <w:keepLines/>
      </w:pPr>
      <w:r w:rsidRPr="005B25A1">
        <w:t>Baseline for S2-2300123, S2-2300774.</w:t>
      </w:r>
    </w:p>
    <w:p w14:paraId="2946129E" w14:textId="77777777" w:rsidR="00B6712E" w:rsidRPr="005B25A1" w:rsidRDefault="00B6712E" w:rsidP="00B6712E">
      <w:pPr>
        <w:pStyle w:val="FP"/>
        <w:keepNext/>
        <w:rPr>
          <w:b/>
          <w:bCs/>
          <w:i/>
          <w:iCs/>
          <w:sz w:val="18"/>
          <w:szCs w:val="18"/>
        </w:rPr>
      </w:pPr>
      <w:r w:rsidRPr="005B25A1">
        <w:rPr>
          <w:b/>
          <w:bCs/>
          <w:i/>
          <w:iCs/>
          <w:sz w:val="18"/>
          <w:szCs w:val="18"/>
        </w:rPr>
        <w:t>e-mail discussion:</w:t>
      </w:r>
    </w:p>
    <w:p w14:paraId="004507F3" w14:textId="77777777" w:rsidR="00B6712E" w:rsidRDefault="00B6712E" w:rsidP="00B6712E">
      <w:pPr>
        <w:pStyle w:val="FP"/>
        <w:keepNext/>
        <w:rPr>
          <w:i/>
          <w:iCs/>
          <w:sz w:val="18"/>
          <w:szCs w:val="18"/>
        </w:rPr>
      </w:pPr>
      <w:r w:rsidRPr="005B25A1">
        <w:rPr>
          <w:i/>
          <w:iCs/>
          <w:sz w:val="18"/>
          <w:szCs w:val="18"/>
        </w:rPr>
        <w:t>Tricci &lt;OPPO&gt; proposes to use this CR as the baseline to merge with S2-2300123 (from Ericsson) and S2-2300774 (from Huawei) to have the single stream of discussions for updating the common clauses in TS 23.503.</w:t>
      </w:r>
    </w:p>
    <w:p w14:paraId="734EB2DE" w14:textId="77777777" w:rsidR="00B6712E" w:rsidRDefault="00B6712E" w:rsidP="00B6712E">
      <w:pPr>
        <w:pStyle w:val="FP"/>
        <w:keepNext/>
        <w:rPr>
          <w:i/>
          <w:iCs/>
          <w:sz w:val="18"/>
          <w:szCs w:val="18"/>
        </w:rPr>
      </w:pPr>
      <w:r w:rsidRPr="005B25A1">
        <w:rPr>
          <w:i/>
          <w:iCs/>
          <w:sz w:val="18"/>
          <w:szCs w:val="18"/>
        </w:rPr>
        <w:t>Belen (Ericsson) provides r01 and comments.</w:t>
      </w:r>
    </w:p>
    <w:p w14:paraId="2D30D454" w14:textId="77777777" w:rsidR="00B6712E" w:rsidRDefault="00B6712E" w:rsidP="00B6712E">
      <w:pPr>
        <w:pStyle w:val="FP"/>
        <w:keepNext/>
        <w:rPr>
          <w:i/>
          <w:iCs/>
          <w:sz w:val="18"/>
          <w:szCs w:val="18"/>
        </w:rPr>
      </w:pPr>
      <w:r w:rsidRPr="005B25A1">
        <w:rPr>
          <w:i/>
          <w:iCs/>
          <w:sz w:val="18"/>
          <w:szCs w:val="18"/>
        </w:rPr>
        <w:t>Bahador (NTT DOCOMO) replies to Belen (Ericsson) and provides r02.</w:t>
      </w:r>
    </w:p>
    <w:p w14:paraId="454E6F1C" w14:textId="77777777" w:rsidR="00B6712E" w:rsidRDefault="00B6712E" w:rsidP="00B6712E">
      <w:pPr>
        <w:pStyle w:val="FP"/>
        <w:keepNext/>
        <w:rPr>
          <w:i/>
          <w:iCs/>
          <w:sz w:val="18"/>
          <w:szCs w:val="18"/>
        </w:rPr>
      </w:pPr>
      <w:r w:rsidRPr="005B25A1">
        <w:rPr>
          <w:i/>
          <w:iCs/>
          <w:sz w:val="18"/>
          <w:szCs w:val="18"/>
        </w:rPr>
        <w:t>Wang Yuan (Huawei) is ok to merge S2-2300774 into S2-2300144 and provides r03.</w:t>
      </w:r>
    </w:p>
    <w:p w14:paraId="6D0961C8" w14:textId="77777777" w:rsidR="00B6712E" w:rsidRDefault="00B6712E" w:rsidP="00B6712E">
      <w:pPr>
        <w:pStyle w:val="FP"/>
        <w:keepNext/>
        <w:rPr>
          <w:i/>
          <w:iCs/>
          <w:sz w:val="18"/>
          <w:szCs w:val="18"/>
        </w:rPr>
      </w:pPr>
      <w:r w:rsidRPr="005B25A1">
        <w:rPr>
          <w:i/>
          <w:iCs/>
          <w:sz w:val="18"/>
          <w:szCs w:val="18"/>
        </w:rPr>
        <w:t xml:space="preserve">Tricci (OPPO) thanks Wang Yuan (Huawei) revision and would like to support the considerations from DoCoMo and Huawei. OPPO would like to </w:t>
      </w:r>
      <w:proofErr w:type="spellStart"/>
      <w:r w:rsidRPr="005B25A1">
        <w:rPr>
          <w:i/>
          <w:iCs/>
          <w:sz w:val="18"/>
          <w:szCs w:val="18"/>
        </w:rPr>
        <w:t>cosign</w:t>
      </w:r>
      <w:proofErr w:type="spellEnd"/>
      <w:r w:rsidRPr="005B25A1">
        <w:rPr>
          <w:i/>
          <w:iCs/>
          <w:sz w:val="18"/>
          <w:szCs w:val="18"/>
        </w:rPr>
        <w:t xml:space="preserve"> this latest revision of the CR. Please OPPO as the supporting company. Many thanks.</w:t>
      </w:r>
    </w:p>
    <w:p w14:paraId="1BF922FB" w14:textId="77777777" w:rsidR="00B6712E" w:rsidRDefault="00B6712E" w:rsidP="00B6712E">
      <w:pPr>
        <w:pStyle w:val="FP"/>
        <w:keepNext/>
        <w:rPr>
          <w:i/>
          <w:iCs/>
          <w:sz w:val="18"/>
          <w:szCs w:val="18"/>
        </w:rPr>
      </w:pPr>
      <w:r w:rsidRPr="005B25A1">
        <w:rPr>
          <w:i/>
          <w:iCs/>
          <w:sz w:val="18"/>
          <w:szCs w:val="18"/>
        </w:rPr>
        <w:t>Bahador (NTT DOCOMO) replies to Yuan (Huawei) and provides r04.</w:t>
      </w:r>
    </w:p>
    <w:p w14:paraId="3FBFAB42" w14:textId="77777777" w:rsidR="00B6712E" w:rsidRDefault="00B6712E" w:rsidP="00B6712E">
      <w:pPr>
        <w:pStyle w:val="FP"/>
        <w:keepNext/>
        <w:rPr>
          <w:i/>
          <w:iCs/>
          <w:sz w:val="18"/>
          <w:szCs w:val="18"/>
        </w:rPr>
      </w:pPr>
      <w:r w:rsidRPr="005B25A1">
        <w:rPr>
          <w:i/>
          <w:iCs/>
          <w:sz w:val="18"/>
          <w:szCs w:val="18"/>
        </w:rPr>
        <w:t>Mirko (Huawei) comments and provides r05.</w:t>
      </w:r>
    </w:p>
    <w:p w14:paraId="3719E608" w14:textId="77777777" w:rsidR="00B6712E" w:rsidRDefault="00B6712E" w:rsidP="00B6712E">
      <w:pPr>
        <w:pStyle w:val="FP"/>
        <w:keepNext/>
        <w:rPr>
          <w:i/>
          <w:iCs/>
          <w:sz w:val="18"/>
          <w:szCs w:val="18"/>
        </w:rPr>
      </w:pPr>
      <w:r w:rsidRPr="005B25A1">
        <w:rPr>
          <w:i/>
          <w:iCs/>
          <w:sz w:val="18"/>
          <w:szCs w:val="18"/>
        </w:rPr>
        <w:t>Bahador (NTT DOCOMO) replies to Mirko (Huawei).</w:t>
      </w:r>
    </w:p>
    <w:p w14:paraId="779A9FB0" w14:textId="77777777" w:rsidR="00B6712E" w:rsidRDefault="00B6712E" w:rsidP="00B6712E">
      <w:pPr>
        <w:pStyle w:val="FP"/>
        <w:keepNext/>
        <w:rPr>
          <w:i/>
          <w:iCs/>
          <w:sz w:val="18"/>
          <w:szCs w:val="18"/>
        </w:rPr>
      </w:pPr>
      <w:r w:rsidRPr="005B25A1">
        <w:rPr>
          <w:i/>
          <w:iCs/>
          <w:sz w:val="18"/>
          <w:szCs w:val="18"/>
        </w:rPr>
        <w:t>Belen (Ericsson) provides r06.</w:t>
      </w:r>
    </w:p>
    <w:p w14:paraId="01ED1A87" w14:textId="77777777" w:rsidR="00B6712E" w:rsidRDefault="00B6712E" w:rsidP="00B6712E">
      <w:pPr>
        <w:pStyle w:val="FP"/>
        <w:keepNext/>
        <w:rPr>
          <w:i/>
          <w:iCs/>
          <w:sz w:val="18"/>
          <w:szCs w:val="18"/>
        </w:rPr>
      </w:pPr>
      <w:r w:rsidRPr="005B25A1">
        <w:rPr>
          <w:i/>
          <w:iCs/>
          <w:sz w:val="18"/>
          <w:szCs w:val="18"/>
        </w:rPr>
        <w:t>==== Revisions Deadline ====.</w:t>
      </w:r>
    </w:p>
    <w:p w14:paraId="001F5CA0" w14:textId="77777777" w:rsidR="00B6712E" w:rsidRDefault="00B6712E" w:rsidP="00B6712E">
      <w:pPr>
        <w:pStyle w:val="FP"/>
        <w:keepNext/>
        <w:rPr>
          <w:i/>
          <w:iCs/>
          <w:sz w:val="18"/>
          <w:szCs w:val="18"/>
        </w:rPr>
      </w:pPr>
      <w:r w:rsidRPr="005B25A1">
        <w:rPr>
          <w:i/>
          <w:iCs/>
          <w:sz w:val="18"/>
          <w:szCs w:val="18"/>
        </w:rPr>
        <w:t>Tricci (OPPO) responds to Bahador (NTT DOCOMO) based on the past discussions with Belen.</w:t>
      </w:r>
    </w:p>
    <w:p w14:paraId="4E3126B7" w14:textId="77777777" w:rsidR="00B6712E" w:rsidRDefault="00B6712E" w:rsidP="00B6712E">
      <w:pPr>
        <w:pStyle w:val="FP"/>
        <w:keepNext/>
        <w:rPr>
          <w:i/>
          <w:iCs/>
          <w:sz w:val="18"/>
          <w:szCs w:val="18"/>
        </w:rPr>
      </w:pPr>
      <w:r w:rsidRPr="005B25A1">
        <w:rPr>
          <w:i/>
          <w:iCs/>
          <w:sz w:val="18"/>
          <w:szCs w:val="18"/>
        </w:rPr>
        <w:t xml:space="preserve">Wang Yuan (Huawei) proposes to go forward with r06 with a word 'may' added and the EN removed (as in late r07), and add Huawei as a </w:t>
      </w:r>
      <w:proofErr w:type="spellStart"/>
      <w:r w:rsidRPr="005B25A1">
        <w:rPr>
          <w:i/>
          <w:iCs/>
          <w:sz w:val="18"/>
          <w:szCs w:val="18"/>
        </w:rPr>
        <w:t>cosigner</w:t>
      </w:r>
      <w:proofErr w:type="spellEnd"/>
      <w:r w:rsidRPr="005B25A1">
        <w:rPr>
          <w:i/>
          <w:iCs/>
          <w:sz w:val="18"/>
          <w:szCs w:val="18"/>
        </w:rPr>
        <w:t>.</w:t>
      </w:r>
    </w:p>
    <w:p w14:paraId="4EA71AFB" w14:textId="77777777" w:rsidR="00B6712E" w:rsidRDefault="00B6712E" w:rsidP="00B6712E">
      <w:pPr>
        <w:pStyle w:val="FP"/>
        <w:keepNext/>
        <w:rPr>
          <w:i/>
          <w:iCs/>
          <w:sz w:val="18"/>
          <w:szCs w:val="18"/>
        </w:rPr>
      </w:pPr>
      <w:r w:rsidRPr="005B25A1">
        <w:rPr>
          <w:i/>
          <w:iCs/>
          <w:sz w:val="18"/>
          <w:szCs w:val="18"/>
        </w:rPr>
        <w:t>Tricci (OPPO) accepts Wang Yuan (Huawei) proposal to go forward with r06 with a word 'may' added and the EN removed (as in late r07).</w:t>
      </w:r>
    </w:p>
    <w:p w14:paraId="7BC2FD53" w14:textId="77777777" w:rsidR="00B6712E" w:rsidRDefault="00B6712E" w:rsidP="00B6712E">
      <w:pPr>
        <w:pStyle w:val="FP"/>
        <w:keepNext/>
        <w:rPr>
          <w:i/>
          <w:iCs/>
          <w:sz w:val="18"/>
          <w:szCs w:val="18"/>
        </w:rPr>
      </w:pPr>
      <w:r w:rsidRPr="005B25A1">
        <w:rPr>
          <w:i/>
          <w:iCs/>
          <w:sz w:val="18"/>
          <w:szCs w:val="18"/>
        </w:rPr>
        <w:t>Belen (Ericsson) is okay with r06, and objects to the proposed additions to add the word 'may' and remove the Editor´s Note.</w:t>
      </w:r>
    </w:p>
    <w:p w14:paraId="027D59CF" w14:textId="77777777" w:rsidR="00B6712E" w:rsidRDefault="00B6712E" w:rsidP="00B6712E">
      <w:pPr>
        <w:pStyle w:val="FP"/>
        <w:keepNext/>
        <w:rPr>
          <w:i/>
          <w:iCs/>
          <w:sz w:val="18"/>
          <w:szCs w:val="18"/>
        </w:rPr>
      </w:pPr>
      <w:r w:rsidRPr="005B25A1">
        <w:rPr>
          <w:i/>
          <w:iCs/>
          <w:sz w:val="18"/>
          <w:szCs w:val="18"/>
        </w:rPr>
        <w:t>Asks to POSTPONE the CR if no agreement is reached.</w:t>
      </w:r>
    </w:p>
    <w:p w14:paraId="1DEB0908" w14:textId="77777777" w:rsidR="00B6712E" w:rsidRDefault="00B6712E" w:rsidP="00B6712E">
      <w:pPr>
        <w:pStyle w:val="FP"/>
        <w:keepNext/>
        <w:rPr>
          <w:i/>
          <w:iCs/>
          <w:sz w:val="18"/>
          <w:szCs w:val="18"/>
        </w:rPr>
      </w:pPr>
      <w:r w:rsidRPr="005B25A1">
        <w:rPr>
          <w:i/>
          <w:iCs/>
          <w:sz w:val="18"/>
          <w:szCs w:val="18"/>
        </w:rPr>
        <w:t>Bahador (NTT DOCOMO) is okay with r06 with a word 'may' added (and keep the Editor´s Note as it is).</w:t>
      </w:r>
    </w:p>
    <w:p w14:paraId="5CC63F8A" w14:textId="77777777" w:rsidR="00B6712E" w:rsidRDefault="00B6712E" w:rsidP="00B6712E">
      <w:pPr>
        <w:pStyle w:val="FP"/>
        <w:keepNext/>
        <w:rPr>
          <w:i/>
          <w:iCs/>
          <w:sz w:val="18"/>
          <w:szCs w:val="18"/>
        </w:rPr>
      </w:pPr>
      <w:r w:rsidRPr="005B25A1">
        <w:rPr>
          <w:i/>
          <w:iCs/>
          <w:sz w:val="18"/>
          <w:szCs w:val="18"/>
        </w:rPr>
        <w:t>Wang Yuan (Huawei) is okay with the proposal proposed by Bahador (NTT DOCOMO).</w:t>
      </w:r>
    </w:p>
    <w:p w14:paraId="3C80747D" w14:textId="77777777" w:rsidR="00B6712E" w:rsidRPr="005B25A1" w:rsidRDefault="00B6712E" w:rsidP="00B6712E">
      <w:pPr>
        <w:pStyle w:val="FP"/>
        <w:keepNext/>
        <w:rPr>
          <w:i/>
          <w:iCs/>
          <w:sz w:val="18"/>
          <w:szCs w:val="18"/>
        </w:rPr>
      </w:pPr>
    </w:p>
    <w:p w14:paraId="2701B3B5" w14:textId="380E957D" w:rsidR="00B6712E" w:rsidRPr="005B25A1" w:rsidRDefault="005626D2" w:rsidP="00B6712E">
      <w:pPr>
        <w:keepNext/>
        <w:keepLines/>
        <w:rPr>
          <w:b/>
          <w:bCs/>
        </w:rPr>
      </w:pPr>
      <w:r>
        <w:rPr>
          <w:b/>
          <w:bCs/>
        </w:rPr>
        <w:t>CC#3 Discussion:</w:t>
      </w:r>
    </w:p>
    <w:p w14:paraId="0757E77F" w14:textId="6CAB3B4E" w:rsidR="00B6712E" w:rsidRPr="00B6712E" w:rsidRDefault="00B6712E" w:rsidP="00B6712E">
      <w:pPr>
        <w:keepNext/>
        <w:keepLines/>
      </w:pPr>
      <w:r>
        <w:t>DOCOMO asked whether r06 removing the 'may' is acceptable. Ericsson commented that currently it is understood that the indication is required. This should be further discussed and indicated over e-mail.</w:t>
      </w:r>
    </w:p>
    <w:p w14:paraId="5258A437" w14:textId="5CE99D85" w:rsidR="00B6712E" w:rsidRDefault="00B6712E" w:rsidP="00B6712E"/>
    <w:p w14:paraId="7F07D4F8" w14:textId="77777777" w:rsidR="000656C3" w:rsidRDefault="000656C3" w:rsidP="000656C3">
      <w:pPr>
        <w:pStyle w:val="NormTop"/>
      </w:pPr>
      <w:r>
        <w:rPr>
          <w:color w:val="0000FF"/>
        </w:rPr>
        <w:t>S2-2300659</w:t>
      </w:r>
      <w:r w:rsidRPr="00D53282">
        <w:t xml:space="preserve"> </w:t>
      </w:r>
      <w:r>
        <w:t>(CR) 23.502 CR3768 (Rel-18, 'B'): Hierarchical NSACF architecture enhancement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the service operation of NSAC for hierarchical NSACF architecture option.</w:t>
      </w:r>
    </w:p>
    <w:p w14:paraId="6A821C76" w14:textId="77777777" w:rsidR="000656C3" w:rsidRPr="005B25A1" w:rsidRDefault="000656C3" w:rsidP="000656C3">
      <w:pPr>
        <w:pStyle w:val="FP"/>
        <w:keepNext/>
        <w:rPr>
          <w:b/>
          <w:bCs/>
          <w:i/>
          <w:iCs/>
          <w:sz w:val="18"/>
          <w:szCs w:val="18"/>
        </w:rPr>
      </w:pPr>
      <w:r w:rsidRPr="005B25A1">
        <w:rPr>
          <w:b/>
          <w:bCs/>
          <w:i/>
          <w:iCs/>
          <w:sz w:val="18"/>
          <w:szCs w:val="18"/>
        </w:rPr>
        <w:t>e-mail discussion:</w:t>
      </w:r>
    </w:p>
    <w:p w14:paraId="1C8ACA23" w14:textId="77777777" w:rsidR="000656C3" w:rsidRDefault="000656C3" w:rsidP="000656C3">
      <w:pPr>
        <w:pStyle w:val="FP"/>
        <w:keepNext/>
        <w:rPr>
          <w:i/>
          <w:iCs/>
          <w:sz w:val="18"/>
          <w:szCs w:val="18"/>
        </w:rPr>
      </w:pPr>
      <w:r w:rsidRPr="005B25A1">
        <w:rPr>
          <w:i/>
          <w:iCs/>
          <w:sz w:val="18"/>
          <w:szCs w:val="18"/>
        </w:rPr>
        <w:t>Jinguo(ZTE) suggests to postpone the 502 CR.</w:t>
      </w:r>
    </w:p>
    <w:p w14:paraId="13797071" w14:textId="77777777" w:rsidR="000656C3" w:rsidRDefault="000656C3" w:rsidP="000656C3">
      <w:pPr>
        <w:pStyle w:val="FP"/>
        <w:keepNext/>
        <w:rPr>
          <w:i/>
          <w:iCs/>
          <w:sz w:val="18"/>
          <w:szCs w:val="18"/>
        </w:rPr>
      </w:pPr>
      <w:r w:rsidRPr="005B25A1">
        <w:rPr>
          <w:i/>
          <w:iCs/>
          <w:sz w:val="18"/>
          <w:szCs w:val="18"/>
        </w:rPr>
        <w:t>Dongeun(Samsung) suggests to postpone the 502 CR and inform Tao (VC) that CR is marked as Approved in the latest Chairman's Note.</w:t>
      </w:r>
    </w:p>
    <w:p w14:paraId="34DB5CB8" w14:textId="77777777" w:rsidR="000656C3" w:rsidRPr="005B25A1" w:rsidRDefault="000656C3" w:rsidP="000656C3">
      <w:pPr>
        <w:pStyle w:val="FP"/>
        <w:keepNext/>
        <w:rPr>
          <w:i/>
          <w:iCs/>
          <w:sz w:val="18"/>
          <w:szCs w:val="18"/>
        </w:rPr>
      </w:pPr>
    </w:p>
    <w:p w14:paraId="25B378FD" w14:textId="77777777" w:rsidR="000656C3" w:rsidRPr="005B25A1" w:rsidRDefault="000656C3" w:rsidP="000656C3">
      <w:pPr>
        <w:keepNext/>
        <w:keepLines/>
        <w:rPr>
          <w:b/>
          <w:bCs/>
        </w:rPr>
      </w:pPr>
      <w:r>
        <w:rPr>
          <w:b/>
          <w:bCs/>
        </w:rPr>
        <w:t>CC#3 Discussion:</w:t>
      </w:r>
    </w:p>
    <w:p w14:paraId="1FFB68AD" w14:textId="1D75D477" w:rsidR="000656C3" w:rsidRPr="00EB0339" w:rsidRDefault="000656C3" w:rsidP="000656C3">
      <w:r>
        <w:t>This will be marked as postponed in the Chair notes.</w:t>
      </w:r>
    </w:p>
    <w:p w14:paraId="00D4703E" w14:textId="77777777" w:rsidR="000656C3" w:rsidRDefault="000656C3" w:rsidP="000656C3">
      <w:pPr>
        <w:rPr>
          <w:lang w:eastAsia="en-US"/>
        </w:rPr>
      </w:pPr>
    </w:p>
    <w:p w14:paraId="47696A19" w14:textId="77777777" w:rsidR="000656C3" w:rsidRDefault="000656C3" w:rsidP="000656C3">
      <w:pPr>
        <w:pStyle w:val="NormTop"/>
      </w:pPr>
      <w:r>
        <w:rPr>
          <w:color w:val="0000FF"/>
        </w:rPr>
        <w:t>S2-2300660</w:t>
      </w:r>
      <w:r w:rsidRPr="00D53282">
        <w:t xml:space="preserve"> </w:t>
      </w:r>
      <w:r>
        <w:t>(CR) 23.502 CR3769 (Rel-18, 'B'): Hierarchical NSACF architecture in roaming enhancement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the service operation of NSAC for Roaming scenarios.</w:t>
      </w:r>
    </w:p>
    <w:p w14:paraId="32180B43" w14:textId="77777777" w:rsidR="000656C3" w:rsidRPr="005B25A1" w:rsidRDefault="000656C3" w:rsidP="000656C3">
      <w:pPr>
        <w:pStyle w:val="FP"/>
        <w:keepNext/>
        <w:rPr>
          <w:b/>
          <w:bCs/>
          <w:i/>
          <w:iCs/>
          <w:sz w:val="18"/>
          <w:szCs w:val="18"/>
        </w:rPr>
      </w:pPr>
      <w:r w:rsidRPr="005B25A1">
        <w:rPr>
          <w:b/>
          <w:bCs/>
          <w:i/>
          <w:iCs/>
          <w:sz w:val="18"/>
          <w:szCs w:val="18"/>
        </w:rPr>
        <w:t>e-mail discussion:</w:t>
      </w:r>
    </w:p>
    <w:p w14:paraId="5F74DC6F" w14:textId="77777777" w:rsidR="000656C3" w:rsidRDefault="000656C3" w:rsidP="000656C3">
      <w:pPr>
        <w:pStyle w:val="FP"/>
        <w:keepNext/>
        <w:rPr>
          <w:i/>
          <w:iCs/>
          <w:sz w:val="18"/>
          <w:szCs w:val="18"/>
        </w:rPr>
      </w:pPr>
      <w:r w:rsidRPr="005B25A1">
        <w:rPr>
          <w:i/>
          <w:iCs/>
          <w:sz w:val="18"/>
          <w:szCs w:val="18"/>
        </w:rPr>
        <w:t>Jinguo(ZTE) suggests to postpone the 502 CR.</w:t>
      </w:r>
    </w:p>
    <w:p w14:paraId="21397906" w14:textId="77777777" w:rsidR="000656C3" w:rsidRDefault="000656C3" w:rsidP="000656C3">
      <w:pPr>
        <w:pStyle w:val="FP"/>
        <w:keepNext/>
        <w:rPr>
          <w:i/>
          <w:iCs/>
          <w:sz w:val="18"/>
          <w:szCs w:val="18"/>
        </w:rPr>
      </w:pPr>
      <w:r w:rsidRPr="005B25A1">
        <w:rPr>
          <w:i/>
          <w:iCs/>
          <w:sz w:val="18"/>
          <w:szCs w:val="18"/>
        </w:rPr>
        <w:t>Dongeun(Samsung) suggests to postpone the 502 CR and inform Tao (VC) that CR is marked as Approved in the latest Chairman's Note.</w:t>
      </w:r>
    </w:p>
    <w:p w14:paraId="34E4A7D5" w14:textId="77777777" w:rsidR="000656C3" w:rsidRPr="005B25A1" w:rsidRDefault="000656C3" w:rsidP="000656C3">
      <w:pPr>
        <w:pStyle w:val="FP"/>
        <w:keepNext/>
        <w:rPr>
          <w:i/>
          <w:iCs/>
          <w:sz w:val="18"/>
          <w:szCs w:val="18"/>
        </w:rPr>
      </w:pPr>
    </w:p>
    <w:p w14:paraId="2212FF93" w14:textId="77777777" w:rsidR="000656C3" w:rsidRPr="005B25A1" w:rsidRDefault="000656C3" w:rsidP="000656C3">
      <w:pPr>
        <w:keepNext/>
        <w:keepLines/>
        <w:rPr>
          <w:b/>
          <w:bCs/>
        </w:rPr>
      </w:pPr>
      <w:r>
        <w:rPr>
          <w:b/>
          <w:bCs/>
        </w:rPr>
        <w:t>CC#3 Discussion:</w:t>
      </w:r>
    </w:p>
    <w:p w14:paraId="0AC11F0F" w14:textId="77777777" w:rsidR="000656C3" w:rsidRPr="00EB0339" w:rsidRDefault="000656C3" w:rsidP="000656C3">
      <w:r>
        <w:t>This will be marked as postponed in the Chair notes.</w:t>
      </w:r>
    </w:p>
    <w:p w14:paraId="538ED207" w14:textId="103C535D" w:rsidR="001B1549" w:rsidRDefault="001B1549" w:rsidP="001B1549">
      <w:pPr>
        <w:rPr>
          <w:lang w:eastAsia="en-US"/>
        </w:rPr>
      </w:pPr>
    </w:p>
    <w:p w14:paraId="7CEA8DB8" w14:textId="77777777" w:rsidR="00083A3E" w:rsidRDefault="00083A3E" w:rsidP="00083A3E">
      <w:pPr>
        <w:pStyle w:val="NormTop"/>
      </w:pPr>
      <w:r>
        <w:rPr>
          <w:color w:val="0000FF"/>
        </w:rPr>
        <w:t>S2-2300973</w:t>
      </w:r>
      <w:r w:rsidRPr="00D53282">
        <w:t xml:space="preserve"> </w:t>
      </w:r>
      <w:r>
        <w:t>(CR) 23.503 CR0872 (Rel-17, 'F'): Corrections to use of RSD validation criteria in URSP rules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Remove 'NOTE 8' from clause 6.6.2.1.</w:t>
      </w:r>
    </w:p>
    <w:p w14:paraId="4D4BB844" w14:textId="77777777" w:rsidR="00083A3E" w:rsidRPr="005B25A1" w:rsidRDefault="00083A3E" w:rsidP="00083A3E">
      <w:pPr>
        <w:pStyle w:val="FP"/>
        <w:keepNext/>
        <w:rPr>
          <w:b/>
          <w:bCs/>
          <w:i/>
          <w:iCs/>
          <w:sz w:val="18"/>
          <w:szCs w:val="18"/>
        </w:rPr>
      </w:pPr>
      <w:r w:rsidRPr="005B25A1">
        <w:rPr>
          <w:b/>
          <w:bCs/>
          <w:i/>
          <w:iCs/>
          <w:sz w:val="18"/>
          <w:szCs w:val="18"/>
        </w:rPr>
        <w:t>e-mail discussion:</w:t>
      </w:r>
    </w:p>
    <w:p w14:paraId="6CE8DC3F" w14:textId="77777777" w:rsidR="00083A3E" w:rsidRDefault="00083A3E" w:rsidP="00083A3E">
      <w:pPr>
        <w:pStyle w:val="FP"/>
        <w:keepNext/>
        <w:rPr>
          <w:i/>
          <w:iCs/>
          <w:sz w:val="18"/>
          <w:szCs w:val="18"/>
        </w:rPr>
      </w:pPr>
      <w:r w:rsidRPr="005B25A1">
        <w:rPr>
          <w:i/>
          <w:iCs/>
          <w:sz w:val="18"/>
          <w:szCs w:val="18"/>
        </w:rPr>
        <w:t>Pallab (Nokia) proposes to re-open this at CC#3. There were some discussions in 0974 (mirror CR) to add a NOTE. 0973 shall also be revised to add the same NOTE as below:</w:t>
      </w:r>
    </w:p>
    <w:p w14:paraId="3C564B08" w14:textId="77777777" w:rsidR="00083A3E" w:rsidRDefault="00083A3E" w:rsidP="00083A3E">
      <w:pPr>
        <w:pStyle w:val="FP"/>
        <w:keepNext/>
        <w:rPr>
          <w:i/>
          <w:iCs/>
          <w:sz w:val="18"/>
          <w:szCs w:val="18"/>
        </w:rPr>
      </w:pPr>
      <w:r w:rsidRPr="005B25A1">
        <w:rPr>
          <w:i/>
          <w:iCs/>
          <w:sz w:val="18"/>
          <w:szCs w:val="18"/>
        </w:rPr>
        <w:t>NOTE: The precedence set for the different Route Selection Descriptors in a URSP rule has to ensure that Route Selection Descriptors that contain a Time Window or Location Criteria are checked before Route Selection Descriptors that do not contain a Time Window or Location Criteria.</w:t>
      </w:r>
    </w:p>
    <w:p w14:paraId="55894C58" w14:textId="77777777" w:rsidR="00083A3E" w:rsidRPr="005B25A1" w:rsidRDefault="00083A3E" w:rsidP="00083A3E">
      <w:pPr>
        <w:pStyle w:val="FP"/>
        <w:keepNext/>
        <w:rPr>
          <w:i/>
          <w:iCs/>
          <w:sz w:val="18"/>
          <w:szCs w:val="18"/>
        </w:rPr>
      </w:pPr>
    </w:p>
    <w:p w14:paraId="4537DD9A" w14:textId="1B3431A7" w:rsidR="005626D2" w:rsidRPr="005B25A1" w:rsidRDefault="005626D2" w:rsidP="005626D2">
      <w:pPr>
        <w:keepNext/>
        <w:keepLines/>
        <w:rPr>
          <w:b/>
          <w:bCs/>
        </w:rPr>
      </w:pPr>
      <w:r>
        <w:rPr>
          <w:b/>
          <w:bCs/>
        </w:rPr>
        <w:t>CC#3 Discussion:</w:t>
      </w:r>
    </w:p>
    <w:p w14:paraId="13998374" w14:textId="09DBBE12" w:rsidR="005626D2" w:rsidRDefault="005626D2" w:rsidP="001B1549">
      <w:pPr>
        <w:rPr>
          <w:lang w:eastAsia="en-US"/>
        </w:rPr>
      </w:pPr>
      <w:r>
        <w:rPr>
          <w:lang w:eastAsia="en-US"/>
        </w:rPr>
        <w:t>A note is needed in S2-2300973 and S2-2300974. This should be added to the Chair notes to see if there are objections to this by the deadline.</w:t>
      </w:r>
    </w:p>
    <w:p w14:paraId="1B23899A" w14:textId="77777777" w:rsidR="00083A3E" w:rsidRDefault="00083A3E" w:rsidP="00083A3E">
      <w:pPr>
        <w:pStyle w:val="NormTop"/>
      </w:pPr>
      <w:r>
        <w:rPr>
          <w:color w:val="0000FF"/>
        </w:rPr>
        <w:t>S2-2300974</w:t>
      </w:r>
      <w:r w:rsidRPr="00D53282">
        <w:t xml:space="preserve"> </w:t>
      </w:r>
      <w:r>
        <w:t>(CR) 23.503 CR0873 (Rel-18, 'A'): Corrections to use of RSD validation criteria in URSP rules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Remove 'NOTE 8' from clause 6.6.2.1.</w:t>
      </w:r>
    </w:p>
    <w:p w14:paraId="3D629F14" w14:textId="77777777" w:rsidR="00083A3E" w:rsidRPr="00B81031" w:rsidRDefault="00083A3E" w:rsidP="00083A3E">
      <w:pPr>
        <w:keepNext/>
        <w:keepLines/>
        <w:rPr>
          <w:i/>
        </w:rPr>
      </w:pPr>
      <w:r w:rsidRPr="00B81031">
        <w:rPr>
          <w:b/>
          <w:bCs/>
          <w:i/>
        </w:rPr>
        <w:t>Comment:</w:t>
      </w:r>
      <w:r>
        <w:rPr>
          <w:i/>
        </w:rPr>
        <w:t xml:space="preserve"> S2-2300974: Mirror CR should have same WI Code as base CR.</w:t>
      </w:r>
    </w:p>
    <w:p w14:paraId="0B7D9CB5" w14:textId="77777777" w:rsidR="00083A3E" w:rsidRPr="005B25A1" w:rsidRDefault="00083A3E" w:rsidP="00083A3E">
      <w:pPr>
        <w:pStyle w:val="FP"/>
        <w:keepNext/>
        <w:rPr>
          <w:b/>
          <w:bCs/>
          <w:i/>
          <w:iCs/>
          <w:sz w:val="18"/>
          <w:szCs w:val="18"/>
        </w:rPr>
      </w:pPr>
      <w:r w:rsidRPr="005B25A1">
        <w:rPr>
          <w:b/>
          <w:bCs/>
          <w:i/>
          <w:iCs/>
          <w:sz w:val="18"/>
          <w:szCs w:val="18"/>
        </w:rPr>
        <w:t>e-mail discussion:</w:t>
      </w:r>
    </w:p>
    <w:p w14:paraId="6CF18872" w14:textId="77777777" w:rsidR="00083A3E" w:rsidRDefault="00083A3E" w:rsidP="00083A3E">
      <w:pPr>
        <w:pStyle w:val="FP"/>
        <w:keepNext/>
        <w:rPr>
          <w:i/>
          <w:iCs/>
          <w:sz w:val="18"/>
          <w:szCs w:val="18"/>
        </w:rPr>
      </w:pPr>
      <w:r w:rsidRPr="005B25A1">
        <w:rPr>
          <w:i/>
          <w:iCs/>
          <w:sz w:val="18"/>
          <w:szCs w:val="18"/>
        </w:rPr>
        <w:t>Pallab (Nokia) provides r01 to correct cover sheet.</w:t>
      </w:r>
    </w:p>
    <w:p w14:paraId="090C5C34" w14:textId="77777777" w:rsidR="00083A3E" w:rsidRDefault="00083A3E" w:rsidP="00083A3E">
      <w:pPr>
        <w:pStyle w:val="FP"/>
        <w:keepNext/>
        <w:rPr>
          <w:i/>
          <w:iCs/>
          <w:sz w:val="18"/>
          <w:szCs w:val="18"/>
        </w:rPr>
      </w:pPr>
      <w:r w:rsidRPr="005B25A1">
        <w:rPr>
          <w:i/>
          <w:iCs/>
          <w:sz w:val="18"/>
          <w:szCs w:val="18"/>
        </w:rPr>
        <w:t>Mirko (Huawei) comments.</w:t>
      </w:r>
    </w:p>
    <w:p w14:paraId="3A39E1D3" w14:textId="77777777" w:rsidR="00083A3E" w:rsidRDefault="00083A3E" w:rsidP="00083A3E">
      <w:pPr>
        <w:pStyle w:val="FP"/>
        <w:keepNext/>
        <w:rPr>
          <w:i/>
          <w:iCs/>
          <w:sz w:val="18"/>
          <w:szCs w:val="18"/>
        </w:rPr>
      </w:pPr>
      <w:r w:rsidRPr="005B25A1">
        <w:rPr>
          <w:i/>
          <w:iCs/>
          <w:sz w:val="18"/>
          <w:szCs w:val="18"/>
        </w:rPr>
        <w:t>Pallab (Nokia) responds to Mirko (Huawei).</w:t>
      </w:r>
    </w:p>
    <w:p w14:paraId="59993890" w14:textId="77777777" w:rsidR="00083A3E" w:rsidRDefault="00083A3E" w:rsidP="00083A3E">
      <w:pPr>
        <w:pStyle w:val="FP"/>
        <w:keepNext/>
        <w:rPr>
          <w:i/>
          <w:iCs/>
          <w:sz w:val="18"/>
          <w:szCs w:val="18"/>
        </w:rPr>
      </w:pPr>
      <w:r w:rsidRPr="005B25A1">
        <w:rPr>
          <w:i/>
          <w:iCs/>
          <w:sz w:val="18"/>
          <w:szCs w:val="18"/>
        </w:rPr>
        <w:t>Mirko (Huawei) responds.</w:t>
      </w:r>
    </w:p>
    <w:p w14:paraId="661BCF24" w14:textId="77777777" w:rsidR="00083A3E" w:rsidRDefault="00083A3E" w:rsidP="00083A3E">
      <w:pPr>
        <w:pStyle w:val="FP"/>
        <w:keepNext/>
        <w:rPr>
          <w:i/>
          <w:iCs/>
          <w:sz w:val="18"/>
          <w:szCs w:val="18"/>
        </w:rPr>
      </w:pPr>
      <w:r w:rsidRPr="005B25A1">
        <w:rPr>
          <w:i/>
          <w:iCs/>
          <w:sz w:val="18"/>
          <w:szCs w:val="18"/>
        </w:rPr>
        <w:t>==== Revisions Deadline ====.</w:t>
      </w:r>
    </w:p>
    <w:p w14:paraId="53E68852" w14:textId="77777777" w:rsidR="00083A3E" w:rsidRDefault="00083A3E" w:rsidP="00083A3E">
      <w:pPr>
        <w:pStyle w:val="FP"/>
        <w:keepNext/>
        <w:rPr>
          <w:i/>
          <w:iCs/>
          <w:sz w:val="18"/>
          <w:szCs w:val="18"/>
        </w:rPr>
      </w:pPr>
      <w:r w:rsidRPr="005B25A1">
        <w:rPr>
          <w:i/>
          <w:iCs/>
          <w:sz w:val="18"/>
          <w:szCs w:val="18"/>
        </w:rPr>
        <w:t>Josep (DT) would suggest to try the CC. The change is small and there is agreement.</w:t>
      </w:r>
    </w:p>
    <w:p w14:paraId="4E088F60" w14:textId="77777777" w:rsidR="00083A3E" w:rsidRDefault="00083A3E" w:rsidP="00083A3E">
      <w:pPr>
        <w:pStyle w:val="FP"/>
        <w:keepNext/>
        <w:rPr>
          <w:i/>
          <w:iCs/>
          <w:sz w:val="18"/>
          <w:szCs w:val="18"/>
        </w:rPr>
      </w:pPr>
      <w:r w:rsidRPr="005B25A1">
        <w:rPr>
          <w:i/>
          <w:iCs/>
          <w:sz w:val="18"/>
          <w:szCs w:val="18"/>
        </w:rPr>
        <w:t>Pallab (Nokia) proposes to approve r01 + below NOTE. Separate email will be sent to re-open 0973 to add the same NOTE.</w:t>
      </w:r>
    </w:p>
    <w:p w14:paraId="39712AB2" w14:textId="77777777" w:rsidR="00083A3E" w:rsidRDefault="00083A3E" w:rsidP="00083A3E">
      <w:pPr>
        <w:pStyle w:val="FP"/>
        <w:keepNext/>
        <w:rPr>
          <w:i/>
          <w:iCs/>
          <w:sz w:val="18"/>
          <w:szCs w:val="18"/>
        </w:rPr>
      </w:pPr>
      <w:r w:rsidRPr="005B25A1">
        <w:rPr>
          <w:i/>
          <w:iCs/>
          <w:sz w:val="18"/>
          <w:szCs w:val="18"/>
        </w:rPr>
        <w:t>NOTE: The precedence set for the different Route Selection Descriptors in a URSP rule has to ensure that Route Selection Descriptors that contain a Time Window or Location Criteria are checked before Route Selection Descriptors that do not contain a Time Window or Location Criteria.</w:t>
      </w:r>
    </w:p>
    <w:p w14:paraId="457FB9D1" w14:textId="77777777" w:rsidR="00083A3E" w:rsidRDefault="00083A3E" w:rsidP="00083A3E">
      <w:pPr>
        <w:pStyle w:val="FP"/>
        <w:keepNext/>
        <w:rPr>
          <w:i/>
          <w:iCs/>
          <w:sz w:val="18"/>
          <w:szCs w:val="18"/>
        </w:rPr>
      </w:pPr>
      <w:r w:rsidRPr="005B25A1">
        <w:rPr>
          <w:i/>
          <w:iCs/>
          <w:sz w:val="18"/>
          <w:szCs w:val="18"/>
        </w:rPr>
        <w:t>Mirko (Huawei) supports the proposal of Pallab (Nokia) and Josep (CC).</w:t>
      </w:r>
    </w:p>
    <w:p w14:paraId="500867E2" w14:textId="77777777" w:rsidR="00083A3E" w:rsidRPr="005B25A1" w:rsidRDefault="00083A3E" w:rsidP="00083A3E">
      <w:pPr>
        <w:pStyle w:val="FP"/>
        <w:keepNext/>
        <w:rPr>
          <w:i/>
          <w:iCs/>
          <w:sz w:val="18"/>
          <w:szCs w:val="18"/>
        </w:rPr>
      </w:pPr>
    </w:p>
    <w:p w14:paraId="32FDAD47" w14:textId="77777777" w:rsidR="00083A3E" w:rsidRPr="005B25A1" w:rsidRDefault="00083A3E" w:rsidP="00083A3E">
      <w:pPr>
        <w:keepNext/>
        <w:keepLines/>
        <w:rPr>
          <w:b/>
          <w:bCs/>
        </w:rPr>
      </w:pPr>
      <w:r>
        <w:rPr>
          <w:b/>
          <w:bCs/>
        </w:rPr>
        <w:t>CC#3 Discussion:</w:t>
      </w:r>
    </w:p>
    <w:p w14:paraId="4E175EC1" w14:textId="569AA92C" w:rsidR="005626D2" w:rsidRDefault="00083A3E" w:rsidP="001B1549">
      <w:r>
        <w:rPr>
          <w:lang w:eastAsia="en-US"/>
        </w:rPr>
        <w:t xml:space="preserve">This should be revised as an exact mirror of </w:t>
      </w:r>
      <w:r>
        <w:rPr>
          <w:color w:val="0000FF"/>
        </w:rPr>
        <w:t>S2-2300973</w:t>
      </w:r>
      <w:r>
        <w:t>.</w:t>
      </w:r>
    </w:p>
    <w:p w14:paraId="0658E36A" w14:textId="77777777" w:rsidR="00083A3E" w:rsidRPr="00083A3E" w:rsidRDefault="00083A3E" w:rsidP="001B1549"/>
    <w:p w14:paraId="041AF8EF" w14:textId="77777777" w:rsidR="00083A3E" w:rsidRDefault="00083A3E" w:rsidP="00083A3E">
      <w:pPr>
        <w:pStyle w:val="NormTop"/>
      </w:pPr>
      <w:r>
        <w:rPr>
          <w:color w:val="0000FF"/>
        </w:rPr>
        <w:t>S2-2300152</w:t>
      </w:r>
      <w:r w:rsidRPr="00D53282">
        <w:t xml:space="preserve"> </w:t>
      </w:r>
      <w:r>
        <w:t xml:space="preserve">(CR) 23.502 CR3674 (Rel-18, 'B'): </w:t>
      </w:r>
      <w:proofErr w:type="spellStart"/>
      <w:r>
        <w:t>AIMLsys</w:t>
      </w:r>
      <w:proofErr w:type="spellEnd"/>
      <w:r>
        <w:t>: KI#7 NEF services description for assistance to member selection (Source: OPPO, Sony)</w:t>
      </w:r>
      <w:r>
        <w:br/>
      </w:r>
      <w:r w:rsidRPr="00D53282">
        <w:rPr>
          <w:b/>
        </w:rPr>
        <w:t>Document for:</w:t>
      </w:r>
      <w:r w:rsidRPr="00D53282">
        <w:t xml:space="preserve"> </w:t>
      </w:r>
      <w:r>
        <w:t>Approval</w:t>
      </w:r>
      <w:r>
        <w:br/>
      </w:r>
      <w:r w:rsidRPr="00D53282">
        <w:rPr>
          <w:b/>
        </w:rPr>
        <w:t>Abstract:</w:t>
      </w:r>
      <w:r w:rsidRPr="00D53282">
        <w:t xml:space="preserve"> </w:t>
      </w:r>
      <w:r>
        <w:br/>
        <w:t>Summary of change: Add a new Network Capabilities for external exposure. Describe a new member selection assistance procedure. Add a new service provided by the NEF and the corresponding service operation.</w:t>
      </w:r>
    </w:p>
    <w:p w14:paraId="19CC9E07" w14:textId="77777777" w:rsidR="00083A3E" w:rsidRPr="005B25A1" w:rsidRDefault="00083A3E" w:rsidP="00083A3E">
      <w:pPr>
        <w:keepNext/>
        <w:keepLines/>
        <w:rPr>
          <w:b/>
          <w:bCs/>
        </w:rPr>
      </w:pPr>
      <w:r w:rsidRPr="005B25A1">
        <w:rPr>
          <w:b/>
          <w:bCs/>
        </w:rPr>
        <w:t>Convenor comment:</w:t>
      </w:r>
    </w:p>
    <w:p w14:paraId="59D724AB" w14:textId="77777777" w:rsidR="00083A3E" w:rsidRPr="005B25A1" w:rsidRDefault="00083A3E" w:rsidP="00083A3E">
      <w:pPr>
        <w:keepNext/>
        <w:keepLines/>
      </w:pPr>
      <w:r w:rsidRPr="005B25A1">
        <w:t>Baseline for S2-2300145, S2-2300270, S2-2300469, S2-2300575, S2-2301290.</w:t>
      </w:r>
    </w:p>
    <w:p w14:paraId="2DA6A1D1" w14:textId="77777777" w:rsidR="00083A3E" w:rsidRPr="005B25A1" w:rsidRDefault="00083A3E" w:rsidP="00083A3E">
      <w:pPr>
        <w:pStyle w:val="FP"/>
        <w:keepNext/>
        <w:rPr>
          <w:b/>
          <w:bCs/>
          <w:i/>
          <w:iCs/>
          <w:sz w:val="18"/>
          <w:szCs w:val="18"/>
        </w:rPr>
      </w:pPr>
      <w:r w:rsidRPr="005B25A1">
        <w:rPr>
          <w:b/>
          <w:bCs/>
          <w:i/>
          <w:iCs/>
          <w:sz w:val="18"/>
          <w:szCs w:val="18"/>
        </w:rPr>
        <w:t>e-mail discussion:</w:t>
      </w:r>
    </w:p>
    <w:p w14:paraId="6C9AA5C4" w14:textId="77777777" w:rsidR="00083A3E" w:rsidRDefault="00083A3E" w:rsidP="00083A3E">
      <w:pPr>
        <w:pStyle w:val="FP"/>
        <w:keepNext/>
        <w:rPr>
          <w:i/>
          <w:iCs/>
          <w:sz w:val="18"/>
          <w:szCs w:val="18"/>
        </w:rPr>
      </w:pPr>
      <w:r w:rsidRPr="005B25A1">
        <w:rPr>
          <w:i/>
          <w:iCs/>
          <w:sz w:val="18"/>
          <w:szCs w:val="18"/>
        </w:rPr>
        <w:t>Jingran &lt;OPPO&gt; provides r01 which merge the S2-2300145, S2-2300270, S2-2300469, S2-2300575 and S2-2301290 into S2-2300152.</w:t>
      </w:r>
    </w:p>
    <w:p w14:paraId="03D63E0D" w14:textId="77777777" w:rsidR="00083A3E" w:rsidRDefault="00083A3E" w:rsidP="00083A3E">
      <w:pPr>
        <w:pStyle w:val="FP"/>
        <w:keepNext/>
        <w:rPr>
          <w:i/>
          <w:iCs/>
          <w:sz w:val="18"/>
          <w:szCs w:val="18"/>
        </w:rPr>
      </w:pPr>
      <w:r w:rsidRPr="005B25A1">
        <w:rPr>
          <w:i/>
          <w:iCs/>
          <w:sz w:val="18"/>
          <w:szCs w:val="18"/>
        </w:rPr>
        <w:t>Tricci &lt;OPPO&gt; proposes to use this CR as the baseline to merge with S2-2300145, S2-2300270, S2-2300469, S2-2300575 and S2-2301290 to have a single stream of discussions to define the Member Selection Assistance Functionality in 23.502.</w:t>
      </w:r>
    </w:p>
    <w:p w14:paraId="4D17374A" w14:textId="77777777" w:rsidR="00083A3E" w:rsidRDefault="00083A3E" w:rsidP="00083A3E">
      <w:pPr>
        <w:pStyle w:val="FP"/>
        <w:keepNext/>
        <w:rPr>
          <w:i/>
          <w:iCs/>
          <w:sz w:val="18"/>
          <w:szCs w:val="18"/>
        </w:rPr>
      </w:pPr>
      <w:r w:rsidRPr="005B25A1">
        <w:rPr>
          <w:i/>
          <w:iCs/>
          <w:sz w:val="18"/>
          <w:szCs w:val="18"/>
        </w:rPr>
        <w:t>Vivian &lt;vivo&gt; provides r02 and some comments.</w:t>
      </w:r>
    </w:p>
    <w:p w14:paraId="0EB0DF10" w14:textId="77777777" w:rsidR="00083A3E" w:rsidRDefault="00083A3E" w:rsidP="00083A3E">
      <w:pPr>
        <w:pStyle w:val="FP"/>
        <w:keepNext/>
        <w:rPr>
          <w:i/>
          <w:iCs/>
          <w:sz w:val="18"/>
          <w:szCs w:val="18"/>
        </w:rPr>
      </w:pPr>
      <w:r w:rsidRPr="005B25A1">
        <w:rPr>
          <w:i/>
          <w:iCs/>
          <w:sz w:val="18"/>
          <w:szCs w:val="18"/>
        </w:rPr>
        <w:t>Jingran(OPPO) replies to vivo.</w:t>
      </w:r>
    </w:p>
    <w:p w14:paraId="326A1FBC" w14:textId="77777777" w:rsidR="00083A3E" w:rsidRDefault="00083A3E" w:rsidP="00083A3E">
      <w:pPr>
        <w:pStyle w:val="FP"/>
        <w:keepNext/>
        <w:rPr>
          <w:i/>
          <w:iCs/>
          <w:sz w:val="18"/>
          <w:szCs w:val="18"/>
        </w:rPr>
      </w:pPr>
      <w:r w:rsidRPr="005B25A1">
        <w:rPr>
          <w:i/>
          <w:iCs/>
          <w:sz w:val="18"/>
          <w:szCs w:val="18"/>
        </w:rPr>
        <w:t>Yingying(CATT) provides comments.</w:t>
      </w:r>
    </w:p>
    <w:p w14:paraId="2C504E9B" w14:textId="77777777" w:rsidR="00083A3E" w:rsidRDefault="00083A3E" w:rsidP="00083A3E">
      <w:pPr>
        <w:pStyle w:val="FP"/>
        <w:keepNext/>
        <w:rPr>
          <w:i/>
          <w:iCs/>
          <w:sz w:val="18"/>
          <w:szCs w:val="18"/>
        </w:rPr>
      </w:pPr>
      <w:r w:rsidRPr="005B25A1">
        <w:rPr>
          <w:i/>
          <w:iCs/>
          <w:sz w:val="18"/>
          <w:szCs w:val="18"/>
        </w:rPr>
        <w:t>Bahador &lt;NTT DOCOMO&gt; provides comments about 'additional information' and asks for clarifications about clause 4.15.X.2.</w:t>
      </w:r>
    </w:p>
    <w:p w14:paraId="1FE46BF3" w14:textId="77777777" w:rsidR="00083A3E" w:rsidRDefault="00083A3E" w:rsidP="00083A3E">
      <w:pPr>
        <w:pStyle w:val="FP"/>
        <w:keepNext/>
        <w:rPr>
          <w:i/>
          <w:iCs/>
          <w:sz w:val="18"/>
          <w:szCs w:val="18"/>
        </w:rPr>
      </w:pPr>
      <w:r w:rsidRPr="005B25A1">
        <w:rPr>
          <w:i/>
          <w:iCs/>
          <w:sz w:val="18"/>
          <w:szCs w:val="18"/>
        </w:rPr>
        <w:t>Dongjoo(Nokia) provides r03.</w:t>
      </w:r>
    </w:p>
    <w:p w14:paraId="190E0260" w14:textId="77777777" w:rsidR="00083A3E" w:rsidRDefault="00083A3E" w:rsidP="00083A3E">
      <w:pPr>
        <w:pStyle w:val="FP"/>
        <w:keepNext/>
        <w:rPr>
          <w:i/>
          <w:iCs/>
          <w:sz w:val="18"/>
          <w:szCs w:val="18"/>
        </w:rPr>
      </w:pPr>
      <w:r w:rsidRPr="005B25A1">
        <w:rPr>
          <w:i/>
          <w:iCs/>
          <w:sz w:val="18"/>
          <w:szCs w:val="18"/>
        </w:rPr>
        <w:t>David (Samsung) provides r04.</w:t>
      </w:r>
    </w:p>
    <w:p w14:paraId="497DE016" w14:textId="77777777" w:rsidR="00083A3E" w:rsidRDefault="00083A3E" w:rsidP="00083A3E">
      <w:pPr>
        <w:pStyle w:val="FP"/>
        <w:keepNext/>
        <w:rPr>
          <w:i/>
          <w:iCs/>
          <w:sz w:val="18"/>
          <w:szCs w:val="18"/>
        </w:rPr>
      </w:pPr>
      <w:r w:rsidRPr="005B25A1">
        <w:rPr>
          <w:i/>
          <w:iCs/>
          <w:sz w:val="18"/>
          <w:szCs w:val="18"/>
        </w:rPr>
        <w:t>Dongjoo (Nokia) questions on r04.</w:t>
      </w:r>
    </w:p>
    <w:p w14:paraId="7D0A8335" w14:textId="77777777" w:rsidR="00083A3E" w:rsidRDefault="00083A3E" w:rsidP="00083A3E">
      <w:pPr>
        <w:pStyle w:val="FP"/>
        <w:keepNext/>
        <w:rPr>
          <w:i/>
          <w:iCs/>
          <w:sz w:val="18"/>
          <w:szCs w:val="18"/>
        </w:rPr>
      </w:pPr>
      <w:r w:rsidRPr="005B25A1">
        <w:rPr>
          <w:i/>
          <w:iCs/>
          <w:sz w:val="18"/>
          <w:szCs w:val="18"/>
        </w:rPr>
        <w:t>David (Samsung) replies to Nokia.</w:t>
      </w:r>
    </w:p>
    <w:p w14:paraId="17587294" w14:textId="77777777" w:rsidR="00083A3E" w:rsidRDefault="00083A3E" w:rsidP="00083A3E">
      <w:pPr>
        <w:pStyle w:val="FP"/>
        <w:keepNext/>
        <w:rPr>
          <w:i/>
          <w:iCs/>
          <w:sz w:val="18"/>
          <w:szCs w:val="18"/>
        </w:rPr>
      </w:pPr>
      <w:r w:rsidRPr="005B25A1">
        <w:rPr>
          <w:i/>
          <w:iCs/>
          <w:sz w:val="18"/>
          <w:szCs w:val="18"/>
        </w:rPr>
        <w:t>Jingran (OPPO) provides r05.</w:t>
      </w:r>
    </w:p>
    <w:p w14:paraId="37306804" w14:textId="77777777" w:rsidR="00083A3E" w:rsidRDefault="00083A3E" w:rsidP="00083A3E">
      <w:pPr>
        <w:pStyle w:val="FP"/>
        <w:keepNext/>
        <w:rPr>
          <w:i/>
          <w:iCs/>
          <w:sz w:val="18"/>
          <w:szCs w:val="18"/>
        </w:rPr>
      </w:pPr>
      <w:r w:rsidRPr="005B25A1">
        <w:rPr>
          <w:i/>
          <w:iCs/>
          <w:sz w:val="18"/>
          <w:szCs w:val="18"/>
        </w:rPr>
        <w:t>Juan Zhang (Qualcomm) provides comments on r05.</w:t>
      </w:r>
    </w:p>
    <w:p w14:paraId="57132988" w14:textId="77777777" w:rsidR="00083A3E" w:rsidRDefault="00083A3E" w:rsidP="00083A3E">
      <w:pPr>
        <w:pStyle w:val="FP"/>
        <w:keepNext/>
        <w:rPr>
          <w:i/>
          <w:iCs/>
          <w:sz w:val="18"/>
          <w:szCs w:val="18"/>
        </w:rPr>
      </w:pPr>
      <w:r w:rsidRPr="005B25A1">
        <w:rPr>
          <w:i/>
          <w:iCs/>
          <w:sz w:val="18"/>
          <w:szCs w:val="18"/>
        </w:rPr>
        <w:t>Belen (Ericsson) provides r06, objects to all revisions from r05 to initial version.</w:t>
      </w:r>
    </w:p>
    <w:p w14:paraId="152D3C92" w14:textId="77777777" w:rsidR="00083A3E" w:rsidRDefault="00083A3E" w:rsidP="00083A3E">
      <w:pPr>
        <w:pStyle w:val="FP"/>
        <w:keepNext/>
        <w:rPr>
          <w:i/>
          <w:iCs/>
          <w:sz w:val="18"/>
          <w:szCs w:val="18"/>
        </w:rPr>
      </w:pPr>
      <w:r w:rsidRPr="005B25A1">
        <w:rPr>
          <w:i/>
          <w:iCs/>
          <w:sz w:val="18"/>
          <w:szCs w:val="18"/>
        </w:rPr>
        <w:t>David (Samsung) provides r07 on top of r06.</w:t>
      </w:r>
    </w:p>
    <w:p w14:paraId="037971AD" w14:textId="77777777" w:rsidR="00083A3E" w:rsidRDefault="00083A3E" w:rsidP="00083A3E">
      <w:pPr>
        <w:pStyle w:val="FP"/>
        <w:keepNext/>
        <w:rPr>
          <w:i/>
          <w:iCs/>
          <w:sz w:val="18"/>
          <w:szCs w:val="18"/>
        </w:rPr>
      </w:pPr>
      <w:r w:rsidRPr="005B25A1">
        <w:rPr>
          <w:i/>
          <w:iCs/>
          <w:sz w:val="18"/>
          <w:szCs w:val="18"/>
        </w:rPr>
        <w:t>Dongjoo (Nokia) provides r08 on top of r07.</w:t>
      </w:r>
    </w:p>
    <w:p w14:paraId="650ABC02" w14:textId="77777777" w:rsidR="00083A3E" w:rsidRDefault="00083A3E" w:rsidP="00083A3E">
      <w:pPr>
        <w:pStyle w:val="FP"/>
        <w:keepNext/>
        <w:rPr>
          <w:i/>
          <w:iCs/>
          <w:sz w:val="18"/>
          <w:szCs w:val="18"/>
        </w:rPr>
      </w:pPr>
      <w:r w:rsidRPr="005B25A1">
        <w:rPr>
          <w:i/>
          <w:iCs/>
          <w:sz w:val="18"/>
          <w:szCs w:val="18"/>
        </w:rPr>
        <w:t>David (Samsung) provides r09 on top of r08.</w:t>
      </w:r>
    </w:p>
    <w:p w14:paraId="67DB8179" w14:textId="77777777" w:rsidR="00083A3E" w:rsidRDefault="00083A3E" w:rsidP="00083A3E">
      <w:pPr>
        <w:pStyle w:val="FP"/>
        <w:keepNext/>
        <w:rPr>
          <w:i/>
          <w:iCs/>
          <w:sz w:val="18"/>
          <w:szCs w:val="18"/>
        </w:rPr>
      </w:pPr>
      <w:r w:rsidRPr="005B25A1">
        <w:rPr>
          <w:i/>
          <w:iCs/>
          <w:sz w:val="18"/>
          <w:szCs w:val="18"/>
        </w:rPr>
        <w:t>Jaewoo (LGE) provides r10 on top of r09.</w:t>
      </w:r>
    </w:p>
    <w:p w14:paraId="6B02FC9C" w14:textId="77777777" w:rsidR="00083A3E" w:rsidRDefault="00083A3E" w:rsidP="00083A3E">
      <w:pPr>
        <w:pStyle w:val="FP"/>
        <w:keepNext/>
        <w:rPr>
          <w:i/>
          <w:iCs/>
          <w:sz w:val="18"/>
          <w:szCs w:val="18"/>
        </w:rPr>
      </w:pPr>
      <w:r w:rsidRPr="005B25A1">
        <w:rPr>
          <w:i/>
          <w:iCs/>
          <w:sz w:val="18"/>
          <w:szCs w:val="18"/>
        </w:rPr>
        <w:t>Jingran (OPPO) provides r11.</w:t>
      </w:r>
    </w:p>
    <w:p w14:paraId="6CA1DDF6" w14:textId="77777777" w:rsidR="00083A3E" w:rsidRDefault="00083A3E" w:rsidP="00083A3E">
      <w:pPr>
        <w:pStyle w:val="FP"/>
        <w:keepNext/>
        <w:rPr>
          <w:i/>
          <w:iCs/>
          <w:sz w:val="18"/>
          <w:szCs w:val="18"/>
        </w:rPr>
      </w:pPr>
      <w:r w:rsidRPr="005B25A1">
        <w:rPr>
          <w:i/>
          <w:iCs/>
          <w:sz w:val="18"/>
          <w:szCs w:val="18"/>
        </w:rPr>
        <w:t>Mehrdad (MediaTek Inc.) comments on all revisions.</w:t>
      </w:r>
    </w:p>
    <w:p w14:paraId="18CD18C9" w14:textId="77777777" w:rsidR="00083A3E" w:rsidRDefault="00083A3E" w:rsidP="00083A3E">
      <w:pPr>
        <w:pStyle w:val="FP"/>
        <w:keepNext/>
        <w:rPr>
          <w:i/>
          <w:iCs/>
          <w:sz w:val="18"/>
          <w:szCs w:val="18"/>
        </w:rPr>
      </w:pPr>
      <w:r w:rsidRPr="005B25A1">
        <w:rPr>
          <w:i/>
          <w:iCs/>
          <w:sz w:val="18"/>
          <w:szCs w:val="18"/>
        </w:rPr>
        <w:t>Ulises (</w:t>
      </w:r>
      <w:proofErr w:type="spellStart"/>
      <w:r w:rsidRPr="005B25A1">
        <w:rPr>
          <w:i/>
          <w:iCs/>
          <w:sz w:val="18"/>
          <w:szCs w:val="18"/>
        </w:rPr>
        <w:t>InterDigital</w:t>
      </w:r>
      <w:proofErr w:type="spellEnd"/>
      <w:r w:rsidRPr="005B25A1">
        <w:rPr>
          <w:i/>
          <w:iCs/>
          <w:sz w:val="18"/>
          <w:szCs w:val="18"/>
        </w:rPr>
        <w:t xml:space="preserve"> Inc.) gives comments and provides r12.</w:t>
      </w:r>
    </w:p>
    <w:p w14:paraId="0F3C9896" w14:textId="77777777" w:rsidR="00083A3E" w:rsidRDefault="00083A3E" w:rsidP="00083A3E">
      <w:pPr>
        <w:pStyle w:val="FP"/>
        <w:keepNext/>
        <w:rPr>
          <w:i/>
          <w:iCs/>
          <w:sz w:val="18"/>
          <w:szCs w:val="18"/>
        </w:rPr>
      </w:pPr>
      <w:r w:rsidRPr="005B25A1">
        <w:rPr>
          <w:i/>
          <w:iCs/>
          <w:sz w:val="18"/>
          <w:szCs w:val="18"/>
        </w:rPr>
        <w:t xml:space="preserve">Jingran (OPPO) replies to MediaTek and </w:t>
      </w:r>
      <w:proofErr w:type="spellStart"/>
      <w:r w:rsidRPr="005B25A1">
        <w:rPr>
          <w:i/>
          <w:iCs/>
          <w:sz w:val="18"/>
          <w:szCs w:val="18"/>
        </w:rPr>
        <w:t>InterDigital</w:t>
      </w:r>
      <w:proofErr w:type="spellEnd"/>
      <w:r w:rsidRPr="005B25A1">
        <w:rPr>
          <w:i/>
          <w:iCs/>
          <w:sz w:val="18"/>
          <w:szCs w:val="18"/>
        </w:rPr>
        <w:t>.</w:t>
      </w:r>
    </w:p>
    <w:p w14:paraId="22B6637F" w14:textId="77777777" w:rsidR="00083A3E" w:rsidRDefault="00083A3E" w:rsidP="00083A3E">
      <w:pPr>
        <w:pStyle w:val="FP"/>
        <w:keepNext/>
        <w:rPr>
          <w:i/>
          <w:iCs/>
          <w:sz w:val="18"/>
          <w:szCs w:val="18"/>
        </w:rPr>
      </w:pPr>
      <w:proofErr w:type="spellStart"/>
      <w:r w:rsidRPr="005B25A1">
        <w:rPr>
          <w:i/>
          <w:iCs/>
          <w:sz w:val="18"/>
          <w:szCs w:val="18"/>
        </w:rPr>
        <w:t>Aihua</w:t>
      </w:r>
      <w:proofErr w:type="spellEnd"/>
      <w:r w:rsidRPr="005B25A1">
        <w:rPr>
          <w:i/>
          <w:iCs/>
          <w:sz w:val="18"/>
          <w:szCs w:val="18"/>
        </w:rPr>
        <w:t>(CMCC) replies and provides r13.</w:t>
      </w:r>
    </w:p>
    <w:p w14:paraId="4A13D108" w14:textId="77777777" w:rsidR="00083A3E" w:rsidRDefault="00083A3E" w:rsidP="00083A3E">
      <w:pPr>
        <w:pStyle w:val="FP"/>
        <w:keepNext/>
        <w:rPr>
          <w:i/>
          <w:iCs/>
          <w:sz w:val="18"/>
          <w:szCs w:val="18"/>
        </w:rPr>
      </w:pPr>
      <w:r w:rsidRPr="005B25A1">
        <w:rPr>
          <w:i/>
          <w:iCs/>
          <w:sz w:val="18"/>
          <w:szCs w:val="18"/>
        </w:rPr>
        <w:t>Dongjoo (Nokia) is fine with r13 and would like to co-sign.</w:t>
      </w:r>
    </w:p>
    <w:p w14:paraId="75470E33" w14:textId="77777777" w:rsidR="00083A3E" w:rsidRDefault="00083A3E" w:rsidP="00083A3E">
      <w:pPr>
        <w:pStyle w:val="FP"/>
        <w:keepNext/>
        <w:rPr>
          <w:i/>
          <w:iCs/>
          <w:sz w:val="18"/>
          <w:szCs w:val="18"/>
        </w:rPr>
      </w:pPr>
      <w:r w:rsidRPr="005B25A1">
        <w:rPr>
          <w:i/>
          <w:iCs/>
          <w:sz w:val="18"/>
          <w:szCs w:val="18"/>
        </w:rPr>
        <w:t>Vivian (vivo) provides r14.</w:t>
      </w:r>
    </w:p>
    <w:p w14:paraId="41F8A2C1" w14:textId="77777777" w:rsidR="00083A3E" w:rsidRDefault="00083A3E" w:rsidP="00083A3E">
      <w:pPr>
        <w:pStyle w:val="FP"/>
        <w:keepNext/>
        <w:rPr>
          <w:i/>
          <w:iCs/>
          <w:sz w:val="18"/>
          <w:szCs w:val="18"/>
        </w:rPr>
      </w:pPr>
      <w:r w:rsidRPr="005B25A1">
        <w:rPr>
          <w:i/>
          <w:iCs/>
          <w:sz w:val="18"/>
          <w:szCs w:val="18"/>
        </w:rPr>
        <w:t>Jingran (OPPO) provides r15.</w:t>
      </w:r>
    </w:p>
    <w:p w14:paraId="7A889310" w14:textId="77777777" w:rsidR="00083A3E" w:rsidRDefault="00083A3E" w:rsidP="00083A3E">
      <w:pPr>
        <w:pStyle w:val="FP"/>
        <w:keepNext/>
        <w:rPr>
          <w:i/>
          <w:iCs/>
          <w:sz w:val="18"/>
          <w:szCs w:val="18"/>
        </w:rPr>
      </w:pPr>
      <w:r w:rsidRPr="005B25A1">
        <w:rPr>
          <w:i/>
          <w:iCs/>
          <w:sz w:val="18"/>
          <w:szCs w:val="18"/>
        </w:rPr>
        <w:t>Jaewoo (LGE) provides r16.</w:t>
      </w:r>
    </w:p>
    <w:p w14:paraId="647EBB8E" w14:textId="77777777" w:rsidR="00083A3E" w:rsidRDefault="00083A3E" w:rsidP="00083A3E">
      <w:pPr>
        <w:pStyle w:val="FP"/>
        <w:keepNext/>
        <w:rPr>
          <w:i/>
          <w:iCs/>
          <w:sz w:val="18"/>
          <w:szCs w:val="18"/>
        </w:rPr>
      </w:pPr>
      <w:r w:rsidRPr="005B25A1">
        <w:rPr>
          <w:i/>
          <w:iCs/>
          <w:sz w:val="18"/>
          <w:szCs w:val="18"/>
        </w:rPr>
        <w:t>Mehrdad (MediaTek Inc.) requests to add MediaTek Inc. as a co-source.</w:t>
      </w:r>
    </w:p>
    <w:p w14:paraId="6CEE2268" w14:textId="77777777" w:rsidR="00083A3E" w:rsidRDefault="00083A3E" w:rsidP="00083A3E">
      <w:pPr>
        <w:pStyle w:val="FP"/>
        <w:keepNext/>
        <w:rPr>
          <w:i/>
          <w:iCs/>
          <w:sz w:val="18"/>
          <w:szCs w:val="18"/>
        </w:rPr>
      </w:pPr>
      <w:r w:rsidRPr="005B25A1">
        <w:rPr>
          <w:i/>
          <w:iCs/>
          <w:sz w:val="18"/>
          <w:szCs w:val="18"/>
        </w:rPr>
        <w:t>Jingran (OPPO) provides r17.</w:t>
      </w:r>
    </w:p>
    <w:p w14:paraId="06AAD83C" w14:textId="77777777" w:rsidR="00083A3E" w:rsidRDefault="00083A3E" w:rsidP="00083A3E">
      <w:pPr>
        <w:pStyle w:val="FP"/>
        <w:keepNext/>
        <w:rPr>
          <w:i/>
          <w:iCs/>
          <w:sz w:val="18"/>
          <w:szCs w:val="18"/>
        </w:rPr>
      </w:pPr>
      <w:r w:rsidRPr="005B25A1">
        <w:rPr>
          <w:i/>
          <w:iCs/>
          <w:sz w:val="18"/>
          <w:szCs w:val="18"/>
        </w:rPr>
        <w:t>Ulises Olvera (</w:t>
      </w:r>
      <w:proofErr w:type="spellStart"/>
      <w:r w:rsidRPr="005B25A1">
        <w:rPr>
          <w:i/>
          <w:iCs/>
          <w:sz w:val="18"/>
          <w:szCs w:val="18"/>
        </w:rPr>
        <w:t>InterDigital</w:t>
      </w:r>
      <w:proofErr w:type="spellEnd"/>
      <w:r w:rsidRPr="005B25A1">
        <w:rPr>
          <w:i/>
          <w:iCs/>
          <w:sz w:val="18"/>
          <w:szCs w:val="18"/>
        </w:rPr>
        <w:t xml:space="preserve"> Inc.) requests to add </w:t>
      </w:r>
      <w:proofErr w:type="spellStart"/>
      <w:r w:rsidRPr="005B25A1">
        <w:rPr>
          <w:i/>
          <w:iCs/>
          <w:sz w:val="18"/>
          <w:szCs w:val="18"/>
        </w:rPr>
        <w:t>InterDigital</w:t>
      </w:r>
      <w:proofErr w:type="spellEnd"/>
      <w:r w:rsidRPr="005B25A1">
        <w:rPr>
          <w:i/>
          <w:iCs/>
          <w:sz w:val="18"/>
          <w:szCs w:val="18"/>
        </w:rPr>
        <w:t xml:space="preserve"> Inc. as a co-source.</w:t>
      </w:r>
    </w:p>
    <w:p w14:paraId="6336315D" w14:textId="77777777" w:rsidR="00083A3E" w:rsidRDefault="00083A3E" w:rsidP="00083A3E">
      <w:pPr>
        <w:pStyle w:val="FP"/>
        <w:keepNext/>
        <w:rPr>
          <w:i/>
          <w:iCs/>
          <w:sz w:val="18"/>
          <w:szCs w:val="18"/>
        </w:rPr>
      </w:pPr>
      <w:r w:rsidRPr="005B25A1">
        <w:rPr>
          <w:i/>
          <w:iCs/>
          <w:sz w:val="18"/>
          <w:szCs w:val="18"/>
        </w:rPr>
        <w:t>Belen (Ericsson) provides r18.</w:t>
      </w:r>
    </w:p>
    <w:p w14:paraId="3110A623" w14:textId="77777777" w:rsidR="00083A3E" w:rsidRDefault="00083A3E" w:rsidP="00083A3E">
      <w:pPr>
        <w:pStyle w:val="FP"/>
        <w:keepNext/>
        <w:rPr>
          <w:i/>
          <w:iCs/>
          <w:sz w:val="18"/>
          <w:szCs w:val="18"/>
        </w:rPr>
      </w:pPr>
      <w:r w:rsidRPr="005B25A1">
        <w:rPr>
          <w:i/>
          <w:iCs/>
          <w:sz w:val="18"/>
          <w:szCs w:val="18"/>
        </w:rPr>
        <w:t>Jingran (OPPO) provides r19.</w:t>
      </w:r>
    </w:p>
    <w:p w14:paraId="66C24F06" w14:textId="77777777" w:rsidR="00083A3E" w:rsidRDefault="00083A3E" w:rsidP="00083A3E">
      <w:pPr>
        <w:pStyle w:val="FP"/>
        <w:keepNext/>
        <w:rPr>
          <w:i/>
          <w:iCs/>
          <w:sz w:val="18"/>
          <w:szCs w:val="18"/>
        </w:rPr>
      </w:pPr>
      <w:r w:rsidRPr="005B25A1">
        <w:rPr>
          <w:i/>
          <w:iCs/>
          <w:sz w:val="18"/>
          <w:szCs w:val="18"/>
        </w:rPr>
        <w:t>Belen (Ericsson) provides r10, objects to r19.</w:t>
      </w:r>
    </w:p>
    <w:p w14:paraId="475E8FDE" w14:textId="77777777" w:rsidR="00083A3E" w:rsidRDefault="00083A3E" w:rsidP="00083A3E">
      <w:pPr>
        <w:pStyle w:val="FP"/>
        <w:keepNext/>
        <w:rPr>
          <w:i/>
          <w:iCs/>
          <w:sz w:val="18"/>
          <w:szCs w:val="18"/>
        </w:rPr>
      </w:pPr>
      <w:r w:rsidRPr="005B25A1">
        <w:rPr>
          <w:i/>
          <w:iCs/>
          <w:sz w:val="18"/>
          <w:szCs w:val="18"/>
        </w:rPr>
        <w:t>==== Revisions Deadline ====.</w:t>
      </w:r>
    </w:p>
    <w:p w14:paraId="11C206B3" w14:textId="77777777" w:rsidR="00083A3E" w:rsidRDefault="00083A3E" w:rsidP="00083A3E">
      <w:pPr>
        <w:pStyle w:val="FP"/>
        <w:keepNext/>
        <w:rPr>
          <w:i/>
          <w:iCs/>
          <w:sz w:val="18"/>
          <w:szCs w:val="18"/>
        </w:rPr>
      </w:pPr>
      <w:r w:rsidRPr="005B25A1">
        <w:rPr>
          <w:i/>
          <w:iCs/>
          <w:sz w:val="18"/>
          <w:szCs w:val="18"/>
        </w:rPr>
        <w:t>Tao(VC) suppose Belen means r20 instead of r10.</w:t>
      </w:r>
    </w:p>
    <w:p w14:paraId="5B87CCB4" w14:textId="77777777" w:rsidR="00083A3E" w:rsidRDefault="00083A3E" w:rsidP="00083A3E">
      <w:pPr>
        <w:pStyle w:val="FP"/>
        <w:keepNext/>
        <w:rPr>
          <w:i/>
          <w:iCs/>
          <w:sz w:val="18"/>
          <w:szCs w:val="18"/>
        </w:rPr>
      </w:pPr>
      <w:r w:rsidRPr="005B25A1">
        <w:rPr>
          <w:i/>
          <w:iCs/>
          <w:sz w:val="18"/>
          <w:szCs w:val="18"/>
        </w:rPr>
        <w:t>Jingran(OPPO) confirm the latest version is r20 and is fine with r20.</w:t>
      </w:r>
    </w:p>
    <w:p w14:paraId="03C500C4" w14:textId="77777777" w:rsidR="00083A3E" w:rsidRDefault="00083A3E" w:rsidP="00083A3E">
      <w:pPr>
        <w:pStyle w:val="FP"/>
        <w:keepNext/>
        <w:rPr>
          <w:i/>
          <w:iCs/>
          <w:sz w:val="18"/>
          <w:szCs w:val="18"/>
        </w:rPr>
      </w:pPr>
      <w:r w:rsidRPr="005B25A1">
        <w:rPr>
          <w:i/>
          <w:iCs/>
          <w:sz w:val="18"/>
          <w:szCs w:val="18"/>
        </w:rPr>
        <w:t>Juan Zhang (Qualcomm) is fine with r20.</w:t>
      </w:r>
    </w:p>
    <w:p w14:paraId="37BB1DD8" w14:textId="77777777" w:rsidR="00083A3E" w:rsidRDefault="00083A3E" w:rsidP="00083A3E">
      <w:pPr>
        <w:pStyle w:val="FP"/>
        <w:keepNext/>
        <w:rPr>
          <w:i/>
          <w:iCs/>
          <w:sz w:val="18"/>
          <w:szCs w:val="18"/>
        </w:rPr>
      </w:pPr>
      <w:r w:rsidRPr="005B25A1">
        <w:rPr>
          <w:i/>
          <w:iCs/>
          <w:sz w:val="18"/>
          <w:szCs w:val="18"/>
        </w:rPr>
        <w:t>Bahador (NTT DOCOMO) accepts r20 only if clause '4.15.X' in this version is converted back to 'Annex X' as it was in r19; this change was happened in r19 -&gt; r20 without discussion in the email thread.</w:t>
      </w:r>
    </w:p>
    <w:p w14:paraId="2074BB9E" w14:textId="77777777" w:rsidR="00083A3E" w:rsidRDefault="00083A3E" w:rsidP="00083A3E">
      <w:pPr>
        <w:pStyle w:val="FP"/>
        <w:keepNext/>
        <w:rPr>
          <w:i/>
          <w:iCs/>
          <w:sz w:val="18"/>
          <w:szCs w:val="18"/>
        </w:rPr>
      </w:pPr>
      <w:r w:rsidRPr="005B25A1">
        <w:rPr>
          <w:i/>
          <w:iCs/>
          <w:sz w:val="18"/>
          <w:szCs w:val="18"/>
        </w:rPr>
        <w:t>Belen (Ericsson) cannot accept NTT DOCOMO proposal to revert it the new procedure into an Annex, Ericsson objects to such a proposal.</w:t>
      </w:r>
    </w:p>
    <w:p w14:paraId="394E4F33" w14:textId="77777777" w:rsidR="00083A3E" w:rsidRDefault="00083A3E" w:rsidP="00083A3E">
      <w:pPr>
        <w:pStyle w:val="FP"/>
        <w:keepNext/>
        <w:rPr>
          <w:i/>
          <w:iCs/>
          <w:sz w:val="18"/>
          <w:szCs w:val="18"/>
        </w:rPr>
      </w:pPr>
      <w:r w:rsidRPr="005B25A1">
        <w:rPr>
          <w:i/>
          <w:iCs/>
          <w:sz w:val="18"/>
          <w:szCs w:val="18"/>
        </w:rPr>
        <w:t>Jingran (OPPO) replies to NTT DOCOMO and provides r21 to the draft folder.</w:t>
      </w:r>
    </w:p>
    <w:p w14:paraId="0C413737" w14:textId="77777777" w:rsidR="00083A3E" w:rsidRDefault="00083A3E" w:rsidP="00083A3E">
      <w:pPr>
        <w:pStyle w:val="FP"/>
        <w:keepNext/>
        <w:rPr>
          <w:i/>
          <w:iCs/>
          <w:sz w:val="18"/>
          <w:szCs w:val="18"/>
        </w:rPr>
      </w:pPr>
      <w:r w:rsidRPr="005B25A1">
        <w:rPr>
          <w:i/>
          <w:iCs/>
          <w:sz w:val="18"/>
          <w:szCs w:val="18"/>
        </w:rPr>
        <w:t>David (Samsung) comments on r20 and r21.</w:t>
      </w:r>
    </w:p>
    <w:p w14:paraId="3CEFEABC" w14:textId="77777777" w:rsidR="00083A3E" w:rsidRDefault="00083A3E" w:rsidP="00083A3E">
      <w:pPr>
        <w:pStyle w:val="FP"/>
        <w:keepNext/>
        <w:rPr>
          <w:i/>
          <w:iCs/>
          <w:sz w:val="18"/>
          <w:szCs w:val="18"/>
        </w:rPr>
      </w:pPr>
      <w:r w:rsidRPr="005B25A1">
        <w:rPr>
          <w:i/>
          <w:iCs/>
          <w:sz w:val="18"/>
          <w:szCs w:val="18"/>
        </w:rPr>
        <w:t>Mehrdad (MediaTek Inc.) is Ok with r20.</w:t>
      </w:r>
    </w:p>
    <w:p w14:paraId="5B0CF926" w14:textId="77777777" w:rsidR="00083A3E" w:rsidRDefault="00083A3E" w:rsidP="00083A3E">
      <w:pPr>
        <w:pStyle w:val="FP"/>
        <w:keepNext/>
        <w:rPr>
          <w:i/>
          <w:iCs/>
          <w:sz w:val="18"/>
          <w:szCs w:val="18"/>
        </w:rPr>
      </w:pPr>
      <w:r w:rsidRPr="005B25A1">
        <w:rPr>
          <w:i/>
          <w:iCs/>
          <w:sz w:val="18"/>
          <w:szCs w:val="18"/>
        </w:rPr>
        <w:t>Jingran (OPPO) objects the r20. The control flow for AF direct communication with 5GC for member selection support is not a normative description. It is just an informative example, therefore it cannot belong to part of the normative session of the TS. This totally violates the 3GPP drafting rule. The informative example can only go to informative Annex.</w:t>
      </w:r>
    </w:p>
    <w:p w14:paraId="1BBF1241" w14:textId="77777777" w:rsidR="00083A3E" w:rsidRDefault="00083A3E" w:rsidP="00083A3E">
      <w:pPr>
        <w:pStyle w:val="FP"/>
        <w:keepNext/>
        <w:rPr>
          <w:i/>
          <w:iCs/>
          <w:sz w:val="18"/>
          <w:szCs w:val="18"/>
        </w:rPr>
      </w:pPr>
      <w:proofErr w:type="spellStart"/>
      <w:r w:rsidRPr="005B25A1">
        <w:rPr>
          <w:i/>
          <w:iCs/>
          <w:sz w:val="18"/>
          <w:szCs w:val="18"/>
        </w:rPr>
        <w:t>Aihua</w:t>
      </w:r>
      <w:proofErr w:type="spellEnd"/>
      <w:r w:rsidRPr="005B25A1">
        <w:rPr>
          <w:i/>
          <w:iCs/>
          <w:sz w:val="18"/>
          <w:szCs w:val="18"/>
        </w:rPr>
        <w:t>(CMCC) is fine with r20.</w:t>
      </w:r>
    </w:p>
    <w:p w14:paraId="0C2C0D3A" w14:textId="77777777" w:rsidR="00083A3E" w:rsidRPr="005B25A1" w:rsidRDefault="00083A3E" w:rsidP="00083A3E">
      <w:pPr>
        <w:pStyle w:val="FP"/>
        <w:keepNext/>
        <w:rPr>
          <w:i/>
          <w:iCs/>
          <w:sz w:val="18"/>
          <w:szCs w:val="18"/>
        </w:rPr>
      </w:pPr>
    </w:p>
    <w:p w14:paraId="438F1E22" w14:textId="77777777" w:rsidR="005626D2" w:rsidRPr="005B25A1" w:rsidRDefault="005626D2" w:rsidP="005626D2">
      <w:pPr>
        <w:keepNext/>
        <w:keepLines/>
        <w:rPr>
          <w:b/>
          <w:bCs/>
        </w:rPr>
      </w:pPr>
      <w:r>
        <w:rPr>
          <w:b/>
          <w:bCs/>
        </w:rPr>
        <w:t>CC#3 Discussion:</w:t>
      </w:r>
    </w:p>
    <w:p w14:paraId="4792EFCD" w14:textId="022CDC4E" w:rsidR="005626D2" w:rsidRDefault="00070585" w:rsidP="001B1549">
      <w:pPr>
        <w:rPr>
          <w:lang w:eastAsia="en-US"/>
        </w:rPr>
      </w:pPr>
      <w:r>
        <w:rPr>
          <w:lang w:eastAsia="en-US"/>
        </w:rPr>
        <w:t xml:space="preserve">OPPO commented that r20 moves the change to the informative Annex which they do not agree with. OPPO asked whether it is allowed to have a clause in the main body which is purely informative. MCC replied that this is allowed and it is a matter of style on the choice to move informative parts to an informative Annex to clarify the status of this. Ericsson commented that this is an optional solution procedure and should be in the main body. Oracle suggested this is postponed as after discussion the remaining text is not complete and would benefit from further work and discussion. Qualcomm commented that they could agree r20 or to remove procedure from the Annex. MediaTek could not agree to remove the procedure from the Annex. Samsung proposed that if this is not acceptable as a separate procedure then a sub clause could be added to explain the procedure to use instead. China Mobile could accept to add the procedure to the </w:t>
      </w:r>
      <w:r w:rsidR="00FC5294">
        <w:rPr>
          <w:lang w:eastAsia="en-US"/>
        </w:rPr>
        <w:t xml:space="preserve">Annex </w:t>
      </w:r>
      <w:r>
        <w:rPr>
          <w:lang w:eastAsia="en-US"/>
        </w:rPr>
        <w:t xml:space="preserve">and refer to it from the main body of the TS. </w:t>
      </w:r>
      <w:r w:rsidR="00FC5294">
        <w:rPr>
          <w:lang w:eastAsia="en-US"/>
        </w:rPr>
        <w:t>OPPO commented that they do not understand why we need to capture this incomplete procedure when this is already covered by the TS.</w:t>
      </w:r>
    </w:p>
    <w:p w14:paraId="0E0C47F3" w14:textId="0DC8D843" w:rsidR="00FC5294" w:rsidRDefault="00FC5294" w:rsidP="001B1549">
      <w:pPr>
        <w:rPr>
          <w:lang w:eastAsia="en-US"/>
        </w:rPr>
      </w:pPr>
      <w:r>
        <w:rPr>
          <w:lang w:eastAsia="en-US"/>
        </w:rPr>
        <w:t>This was left for further discussion and if the proposed revisions are not acceptable and no resolution agreed then the CR should be postponed.</w:t>
      </w:r>
    </w:p>
    <w:p w14:paraId="314BBE80" w14:textId="6D1D3FDB" w:rsidR="005626D2" w:rsidRDefault="005626D2" w:rsidP="001B1549">
      <w:pPr>
        <w:rPr>
          <w:lang w:eastAsia="en-US"/>
        </w:rPr>
      </w:pPr>
    </w:p>
    <w:p w14:paraId="590FC9C0" w14:textId="77777777" w:rsidR="00083A3E" w:rsidRDefault="00083A3E" w:rsidP="00083A3E">
      <w:pPr>
        <w:pStyle w:val="NormTop"/>
      </w:pPr>
      <w:r>
        <w:rPr>
          <w:color w:val="0000FF"/>
        </w:rPr>
        <w:t>S2-2300995</w:t>
      </w:r>
      <w:r w:rsidRPr="00D53282">
        <w:t xml:space="preserve"> </w:t>
      </w:r>
      <w:r>
        <w:t>(CR) 23.501 CR4035 (Rel-18, 'B'): Introduction of partially Allowed NSSAI and Partially Rejected S-NSSAI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specify the partially Allowed NSSAI and Partially Rejected S-NSSAI (according to the conclusions of the KI#5 in the from the TR 23.700-41).</w:t>
      </w:r>
    </w:p>
    <w:p w14:paraId="4DBBC09D" w14:textId="77777777" w:rsidR="00083A3E" w:rsidRPr="005B25A1" w:rsidRDefault="00083A3E" w:rsidP="00083A3E">
      <w:pPr>
        <w:pStyle w:val="FP"/>
        <w:keepNext/>
        <w:rPr>
          <w:b/>
          <w:bCs/>
          <w:i/>
          <w:iCs/>
          <w:sz w:val="18"/>
          <w:szCs w:val="18"/>
        </w:rPr>
      </w:pPr>
      <w:r w:rsidRPr="005B25A1">
        <w:rPr>
          <w:b/>
          <w:bCs/>
          <w:i/>
          <w:iCs/>
          <w:sz w:val="18"/>
          <w:szCs w:val="18"/>
        </w:rPr>
        <w:t>e-mail discussion:</w:t>
      </w:r>
    </w:p>
    <w:p w14:paraId="36D91629" w14:textId="77777777" w:rsidR="00083A3E" w:rsidRDefault="00083A3E" w:rsidP="00083A3E">
      <w:pPr>
        <w:pStyle w:val="FP"/>
        <w:keepNext/>
        <w:rPr>
          <w:i/>
          <w:iCs/>
          <w:sz w:val="18"/>
          <w:szCs w:val="18"/>
        </w:rPr>
      </w:pPr>
      <w:r w:rsidRPr="005B25A1">
        <w:rPr>
          <w:i/>
          <w:iCs/>
          <w:sz w:val="18"/>
          <w:szCs w:val="18"/>
        </w:rPr>
        <w:t>Peter Hedman (Ericsson) provides comments.</w:t>
      </w:r>
    </w:p>
    <w:p w14:paraId="4133F58A" w14:textId="77777777" w:rsidR="00083A3E" w:rsidRDefault="00083A3E" w:rsidP="00083A3E">
      <w:pPr>
        <w:pStyle w:val="FP"/>
        <w:keepNext/>
        <w:rPr>
          <w:i/>
          <w:iCs/>
          <w:sz w:val="18"/>
          <w:szCs w:val="18"/>
        </w:rPr>
      </w:pPr>
      <w:r w:rsidRPr="005B25A1">
        <w:rPr>
          <w:i/>
          <w:iCs/>
          <w:sz w:val="18"/>
          <w:szCs w:val="18"/>
        </w:rPr>
        <w:t>Genadi (Lenovo) responds to Peter Hedman (Ericsson).</w:t>
      </w:r>
    </w:p>
    <w:p w14:paraId="015F9663" w14:textId="77777777" w:rsidR="00083A3E" w:rsidRDefault="00083A3E" w:rsidP="00083A3E">
      <w:pPr>
        <w:pStyle w:val="FP"/>
        <w:keepNext/>
        <w:rPr>
          <w:i/>
          <w:iCs/>
          <w:sz w:val="18"/>
          <w:szCs w:val="18"/>
        </w:rPr>
      </w:pPr>
      <w:r w:rsidRPr="005B25A1">
        <w:rPr>
          <w:i/>
          <w:iCs/>
          <w:sz w:val="18"/>
          <w:szCs w:val="18"/>
        </w:rPr>
        <w:t>Xiaowen Sun (vivo) provides comments.</w:t>
      </w:r>
    </w:p>
    <w:p w14:paraId="4B1912FB" w14:textId="77777777" w:rsidR="00083A3E" w:rsidRDefault="00083A3E" w:rsidP="00083A3E">
      <w:pPr>
        <w:pStyle w:val="FP"/>
        <w:keepNext/>
        <w:rPr>
          <w:i/>
          <w:iCs/>
          <w:sz w:val="18"/>
          <w:szCs w:val="18"/>
        </w:rPr>
      </w:pPr>
      <w:r w:rsidRPr="005B25A1">
        <w:rPr>
          <w:i/>
          <w:iCs/>
          <w:sz w:val="18"/>
          <w:szCs w:val="18"/>
        </w:rPr>
        <w:t>Ashok (Samsung) comments.</w:t>
      </w:r>
    </w:p>
    <w:p w14:paraId="1BF9F7CF" w14:textId="77777777" w:rsidR="00083A3E" w:rsidRDefault="00083A3E" w:rsidP="00083A3E">
      <w:pPr>
        <w:pStyle w:val="FP"/>
        <w:keepNext/>
        <w:rPr>
          <w:i/>
          <w:iCs/>
          <w:sz w:val="18"/>
          <w:szCs w:val="18"/>
        </w:rPr>
      </w:pPr>
      <w:r w:rsidRPr="005B25A1">
        <w:rPr>
          <w:i/>
          <w:iCs/>
          <w:sz w:val="18"/>
          <w:szCs w:val="18"/>
        </w:rPr>
        <w:t>Genadi (Lenovo) provides r01 mainly based on comments from Peter Hedman (Ericsson).</w:t>
      </w:r>
    </w:p>
    <w:p w14:paraId="5FA49039" w14:textId="77777777" w:rsidR="00083A3E" w:rsidRDefault="00083A3E" w:rsidP="00083A3E">
      <w:pPr>
        <w:pStyle w:val="FP"/>
        <w:keepNext/>
        <w:rPr>
          <w:i/>
          <w:iCs/>
          <w:sz w:val="18"/>
          <w:szCs w:val="18"/>
        </w:rPr>
      </w:pPr>
      <w:proofErr w:type="spellStart"/>
      <w:r w:rsidRPr="005B25A1">
        <w:rPr>
          <w:i/>
          <w:iCs/>
          <w:sz w:val="18"/>
          <w:szCs w:val="18"/>
        </w:rPr>
        <w:t>alessio</w:t>
      </w:r>
      <w:proofErr w:type="spellEnd"/>
      <w:r w:rsidRPr="005B25A1">
        <w:rPr>
          <w:i/>
          <w:iCs/>
          <w:sz w:val="18"/>
          <w:szCs w:val="18"/>
        </w:rPr>
        <w:t>(Nokia) has strong concerns and cannot agree with this CR.</w:t>
      </w:r>
    </w:p>
    <w:p w14:paraId="473DB43F" w14:textId="77777777" w:rsidR="00083A3E" w:rsidRDefault="00083A3E" w:rsidP="00083A3E">
      <w:pPr>
        <w:pStyle w:val="FP"/>
        <w:keepNext/>
        <w:rPr>
          <w:i/>
          <w:iCs/>
          <w:sz w:val="18"/>
          <w:szCs w:val="18"/>
        </w:rPr>
      </w:pPr>
      <w:r w:rsidRPr="005B25A1">
        <w:rPr>
          <w:i/>
          <w:iCs/>
          <w:sz w:val="18"/>
          <w:szCs w:val="18"/>
        </w:rPr>
        <w:t>Haiyang (Huawei) suggests we can select one 501 CR as basis.</w:t>
      </w:r>
    </w:p>
    <w:p w14:paraId="2538B10D" w14:textId="77777777" w:rsidR="00083A3E" w:rsidRDefault="00083A3E" w:rsidP="00083A3E">
      <w:pPr>
        <w:pStyle w:val="FP"/>
        <w:keepNext/>
        <w:rPr>
          <w:i/>
          <w:iCs/>
          <w:sz w:val="18"/>
          <w:szCs w:val="18"/>
        </w:rPr>
      </w:pPr>
      <w:r w:rsidRPr="005B25A1">
        <w:rPr>
          <w:i/>
          <w:iCs/>
          <w:sz w:val="18"/>
          <w:szCs w:val="18"/>
        </w:rPr>
        <w:t>Alessio(Nokia) as mentioned has concerns on the contents of this revision and has proposed 868r01 to be used as basis.</w:t>
      </w:r>
    </w:p>
    <w:p w14:paraId="0AED033D" w14:textId="77777777" w:rsidR="00083A3E" w:rsidRDefault="00083A3E" w:rsidP="00083A3E">
      <w:pPr>
        <w:pStyle w:val="FP"/>
        <w:keepNext/>
        <w:rPr>
          <w:i/>
          <w:iCs/>
          <w:sz w:val="18"/>
          <w:szCs w:val="18"/>
        </w:rPr>
      </w:pPr>
      <w:r w:rsidRPr="005B25A1">
        <w:rPr>
          <w:i/>
          <w:iCs/>
          <w:sz w:val="18"/>
          <w:szCs w:val="18"/>
        </w:rPr>
        <w:t xml:space="preserve">Peter Hedman (Ericsson) provides replies </w:t>
      </w:r>
      <w:proofErr w:type="spellStart"/>
      <w:r w:rsidRPr="005B25A1">
        <w:rPr>
          <w:i/>
          <w:iCs/>
          <w:sz w:val="18"/>
          <w:szCs w:val="18"/>
        </w:rPr>
        <w:t>tpo</w:t>
      </w:r>
      <w:proofErr w:type="spellEnd"/>
      <w:r w:rsidRPr="005B25A1">
        <w:rPr>
          <w:i/>
          <w:iCs/>
          <w:sz w:val="18"/>
          <w:szCs w:val="18"/>
        </w:rPr>
        <w:t xml:space="preserve"> the 'concerns' from Nokia.</w:t>
      </w:r>
    </w:p>
    <w:p w14:paraId="41A1E186" w14:textId="77777777" w:rsidR="00083A3E" w:rsidRDefault="00083A3E" w:rsidP="00083A3E">
      <w:pPr>
        <w:pStyle w:val="FP"/>
        <w:keepNext/>
        <w:rPr>
          <w:i/>
          <w:iCs/>
          <w:sz w:val="18"/>
          <w:szCs w:val="18"/>
        </w:rPr>
      </w:pPr>
      <w:r w:rsidRPr="005B25A1">
        <w:rPr>
          <w:i/>
          <w:iCs/>
          <w:sz w:val="18"/>
          <w:szCs w:val="18"/>
        </w:rPr>
        <w:t>Peter Hedman (Ericsson) provides r02.</w:t>
      </w:r>
    </w:p>
    <w:p w14:paraId="7A55AB84" w14:textId="77777777" w:rsidR="00083A3E" w:rsidRDefault="00083A3E" w:rsidP="00083A3E">
      <w:pPr>
        <w:pStyle w:val="FP"/>
        <w:keepNext/>
        <w:rPr>
          <w:i/>
          <w:iCs/>
          <w:sz w:val="18"/>
          <w:szCs w:val="18"/>
        </w:rPr>
      </w:pPr>
      <w:r w:rsidRPr="005B25A1">
        <w:rPr>
          <w:i/>
          <w:iCs/>
          <w:sz w:val="18"/>
          <w:szCs w:val="18"/>
        </w:rPr>
        <w:t>Genadi (Lenovo) responds to Alessio(Nokia) and seeks for compromise.</w:t>
      </w:r>
    </w:p>
    <w:p w14:paraId="43A1DEFD" w14:textId="77777777" w:rsidR="00083A3E" w:rsidRDefault="00083A3E" w:rsidP="00083A3E">
      <w:pPr>
        <w:pStyle w:val="FP"/>
        <w:keepNext/>
        <w:rPr>
          <w:i/>
          <w:iCs/>
          <w:sz w:val="18"/>
          <w:szCs w:val="18"/>
        </w:rPr>
      </w:pPr>
      <w:proofErr w:type="spellStart"/>
      <w:r w:rsidRPr="005B25A1">
        <w:rPr>
          <w:i/>
          <w:iCs/>
          <w:sz w:val="18"/>
          <w:szCs w:val="18"/>
        </w:rPr>
        <w:t>alessio</w:t>
      </w:r>
      <w:proofErr w:type="spellEnd"/>
      <w:r w:rsidRPr="005B25A1">
        <w:rPr>
          <w:i/>
          <w:iCs/>
          <w:sz w:val="18"/>
          <w:szCs w:val="18"/>
        </w:rPr>
        <w:t>(</w:t>
      </w:r>
      <w:proofErr w:type="spellStart"/>
      <w:r w:rsidRPr="005B25A1">
        <w:rPr>
          <w:i/>
          <w:iCs/>
          <w:sz w:val="18"/>
          <w:szCs w:val="18"/>
        </w:rPr>
        <w:t>nokia</w:t>
      </w:r>
      <w:proofErr w:type="spellEnd"/>
      <w:r w:rsidRPr="005B25A1">
        <w:rPr>
          <w:i/>
          <w:iCs/>
          <w:sz w:val="18"/>
          <w:szCs w:val="18"/>
        </w:rPr>
        <w:t>) replies to peter.</w:t>
      </w:r>
    </w:p>
    <w:p w14:paraId="33F46973" w14:textId="77777777" w:rsidR="00083A3E" w:rsidRDefault="00083A3E" w:rsidP="00083A3E">
      <w:pPr>
        <w:pStyle w:val="FP"/>
        <w:keepNext/>
        <w:rPr>
          <w:i/>
          <w:iCs/>
          <w:sz w:val="18"/>
          <w:szCs w:val="18"/>
        </w:rPr>
      </w:pPr>
      <w:r w:rsidRPr="005B25A1">
        <w:rPr>
          <w:i/>
          <w:iCs/>
          <w:sz w:val="18"/>
          <w:szCs w:val="18"/>
        </w:rPr>
        <w:t>Iskren (NEC) suggests an update to the Partially Allowed NSSAI definition.</w:t>
      </w:r>
    </w:p>
    <w:p w14:paraId="427E3CF0" w14:textId="77777777" w:rsidR="00083A3E" w:rsidRDefault="00083A3E" w:rsidP="00083A3E">
      <w:pPr>
        <w:pStyle w:val="FP"/>
        <w:keepNext/>
        <w:rPr>
          <w:i/>
          <w:iCs/>
          <w:sz w:val="18"/>
          <w:szCs w:val="18"/>
        </w:rPr>
      </w:pPr>
      <w:proofErr w:type="spellStart"/>
      <w:r w:rsidRPr="005B25A1">
        <w:rPr>
          <w:i/>
          <w:iCs/>
          <w:sz w:val="18"/>
          <w:szCs w:val="18"/>
        </w:rPr>
        <w:t>alessio</w:t>
      </w:r>
      <w:proofErr w:type="spellEnd"/>
      <w:r w:rsidRPr="005B25A1">
        <w:rPr>
          <w:i/>
          <w:iCs/>
          <w:sz w:val="18"/>
          <w:szCs w:val="18"/>
        </w:rPr>
        <w:t>(Nokia) objects to r03.</w:t>
      </w:r>
    </w:p>
    <w:p w14:paraId="7FF4AD0F" w14:textId="77777777" w:rsidR="00083A3E" w:rsidRDefault="00083A3E" w:rsidP="00083A3E">
      <w:pPr>
        <w:pStyle w:val="FP"/>
        <w:keepNext/>
        <w:rPr>
          <w:i/>
          <w:iCs/>
          <w:sz w:val="18"/>
          <w:szCs w:val="18"/>
        </w:rPr>
      </w:pPr>
      <w:r w:rsidRPr="005B25A1">
        <w:rPr>
          <w:i/>
          <w:iCs/>
          <w:sz w:val="18"/>
          <w:szCs w:val="18"/>
        </w:rPr>
        <w:t>Peter Hedman (Ericsson) provides r03.</w:t>
      </w:r>
    </w:p>
    <w:p w14:paraId="68A00B89" w14:textId="77777777" w:rsidR="00083A3E" w:rsidRDefault="00083A3E" w:rsidP="00083A3E">
      <w:pPr>
        <w:pStyle w:val="FP"/>
        <w:keepNext/>
        <w:rPr>
          <w:i/>
          <w:iCs/>
          <w:sz w:val="18"/>
          <w:szCs w:val="18"/>
        </w:rPr>
      </w:pPr>
      <w:r w:rsidRPr="005B25A1">
        <w:rPr>
          <w:i/>
          <w:iCs/>
          <w:sz w:val="18"/>
          <w:szCs w:val="18"/>
        </w:rPr>
        <w:t>Iskren (NEC) comments.</w:t>
      </w:r>
    </w:p>
    <w:p w14:paraId="5EE786F8" w14:textId="77777777" w:rsidR="00083A3E" w:rsidRDefault="00083A3E" w:rsidP="00083A3E">
      <w:pPr>
        <w:pStyle w:val="FP"/>
        <w:keepNext/>
        <w:rPr>
          <w:i/>
          <w:iCs/>
          <w:sz w:val="18"/>
          <w:szCs w:val="18"/>
        </w:rPr>
      </w:pPr>
      <w:r w:rsidRPr="005B25A1">
        <w:rPr>
          <w:i/>
          <w:iCs/>
          <w:sz w:val="18"/>
          <w:szCs w:val="18"/>
        </w:rPr>
        <w:t>Genadi (Lenovo) responds to Iskren (NEC) and provides r04 (removing the objected clauses).</w:t>
      </w:r>
    </w:p>
    <w:p w14:paraId="7331D020" w14:textId="77777777" w:rsidR="00083A3E" w:rsidRDefault="00083A3E" w:rsidP="00083A3E">
      <w:pPr>
        <w:pStyle w:val="FP"/>
        <w:keepNext/>
        <w:rPr>
          <w:i/>
          <w:iCs/>
          <w:sz w:val="18"/>
          <w:szCs w:val="18"/>
        </w:rPr>
      </w:pPr>
      <w:r w:rsidRPr="005B25A1">
        <w:rPr>
          <w:i/>
          <w:iCs/>
          <w:sz w:val="18"/>
          <w:szCs w:val="18"/>
        </w:rPr>
        <w:t>Iskren (NEC) comments.</w:t>
      </w:r>
    </w:p>
    <w:p w14:paraId="590A5B60" w14:textId="77777777" w:rsidR="00083A3E" w:rsidRDefault="00083A3E" w:rsidP="00083A3E">
      <w:pPr>
        <w:pStyle w:val="FP"/>
        <w:keepNext/>
        <w:rPr>
          <w:i/>
          <w:iCs/>
          <w:sz w:val="18"/>
          <w:szCs w:val="18"/>
        </w:rPr>
      </w:pPr>
      <w:proofErr w:type="spellStart"/>
      <w:r w:rsidRPr="005B25A1">
        <w:rPr>
          <w:i/>
          <w:iCs/>
          <w:sz w:val="18"/>
          <w:szCs w:val="18"/>
        </w:rPr>
        <w:t>alessio</w:t>
      </w:r>
      <w:proofErr w:type="spellEnd"/>
      <w:r w:rsidRPr="005B25A1">
        <w:rPr>
          <w:i/>
          <w:iCs/>
          <w:sz w:val="18"/>
          <w:szCs w:val="18"/>
        </w:rPr>
        <w:t>(Nokia) could live with r04 with the understanding it needs lots of work still.</w:t>
      </w:r>
    </w:p>
    <w:p w14:paraId="7D606689" w14:textId="77777777" w:rsidR="00083A3E" w:rsidRDefault="00083A3E" w:rsidP="00083A3E">
      <w:pPr>
        <w:pStyle w:val="FP"/>
        <w:keepNext/>
        <w:rPr>
          <w:i/>
          <w:iCs/>
          <w:sz w:val="18"/>
          <w:szCs w:val="18"/>
        </w:rPr>
      </w:pPr>
      <w:proofErr w:type="spellStart"/>
      <w:r w:rsidRPr="005B25A1">
        <w:rPr>
          <w:i/>
          <w:iCs/>
          <w:sz w:val="18"/>
          <w:szCs w:val="18"/>
        </w:rPr>
        <w:t>alessio</w:t>
      </w:r>
      <w:proofErr w:type="spellEnd"/>
      <w:r w:rsidRPr="005B25A1">
        <w:rPr>
          <w:i/>
          <w:iCs/>
          <w:sz w:val="18"/>
          <w:szCs w:val="18"/>
        </w:rPr>
        <w:t>(Nokia) Sorry : we mistakenly said r04 but we meant r05 which we provided 😊 disregard previous comment for notes.</w:t>
      </w:r>
    </w:p>
    <w:p w14:paraId="764A8EDA" w14:textId="77777777" w:rsidR="00083A3E" w:rsidRDefault="00083A3E" w:rsidP="00083A3E">
      <w:pPr>
        <w:pStyle w:val="FP"/>
        <w:keepNext/>
        <w:rPr>
          <w:i/>
          <w:iCs/>
          <w:sz w:val="18"/>
          <w:szCs w:val="18"/>
        </w:rPr>
      </w:pPr>
      <w:r w:rsidRPr="005B25A1">
        <w:rPr>
          <w:i/>
          <w:iCs/>
          <w:sz w:val="18"/>
          <w:szCs w:val="18"/>
        </w:rPr>
        <w:t>Peter Hedman (Ericsson) provides r07.</w:t>
      </w:r>
    </w:p>
    <w:p w14:paraId="25572F6B" w14:textId="77777777" w:rsidR="00083A3E" w:rsidRDefault="00083A3E" w:rsidP="00083A3E">
      <w:pPr>
        <w:pStyle w:val="FP"/>
        <w:keepNext/>
        <w:rPr>
          <w:i/>
          <w:iCs/>
          <w:sz w:val="18"/>
          <w:szCs w:val="18"/>
        </w:rPr>
      </w:pPr>
      <w:r w:rsidRPr="005B25A1">
        <w:rPr>
          <w:i/>
          <w:iCs/>
          <w:sz w:val="18"/>
          <w:szCs w:val="18"/>
        </w:rPr>
        <w:t>Haiyang(Huawei) provides r06.</w:t>
      </w:r>
    </w:p>
    <w:p w14:paraId="1CC2D6D8" w14:textId="77777777" w:rsidR="00083A3E" w:rsidRDefault="00083A3E" w:rsidP="00083A3E">
      <w:pPr>
        <w:pStyle w:val="FP"/>
        <w:keepNext/>
        <w:rPr>
          <w:i/>
          <w:iCs/>
          <w:sz w:val="18"/>
          <w:szCs w:val="18"/>
        </w:rPr>
      </w:pPr>
      <w:r w:rsidRPr="005B25A1">
        <w:rPr>
          <w:i/>
          <w:iCs/>
          <w:sz w:val="18"/>
          <w:szCs w:val="18"/>
        </w:rPr>
        <w:t>Kundan(NEC) is not fine with any version not providing partially supported TA to the NG-RAN. we see clear advantage in providing to the NG-RAN in RRM procedure.</w:t>
      </w:r>
    </w:p>
    <w:p w14:paraId="79B8CE11" w14:textId="77777777" w:rsidR="00083A3E" w:rsidRDefault="00083A3E" w:rsidP="00083A3E">
      <w:pPr>
        <w:pStyle w:val="FP"/>
        <w:keepNext/>
        <w:rPr>
          <w:i/>
          <w:iCs/>
          <w:sz w:val="18"/>
          <w:szCs w:val="18"/>
        </w:rPr>
      </w:pPr>
      <w:r w:rsidRPr="005B25A1">
        <w:rPr>
          <w:i/>
          <w:iCs/>
          <w:sz w:val="18"/>
          <w:szCs w:val="18"/>
        </w:rPr>
        <w:t>Peter Hedman (Ericsson) provides reply.</w:t>
      </w:r>
    </w:p>
    <w:p w14:paraId="41C66BD2" w14:textId="77777777" w:rsidR="00083A3E" w:rsidRDefault="00083A3E" w:rsidP="00083A3E">
      <w:pPr>
        <w:pStyle w:val="FP"/>
        <w:keepNext/>
        <w:rPr>
          <w:i/>
          <w:iCs/>
          <w:sz w:val="18"/>
          <w:szCs w:val="18"/>
        </w:rPr>
      </w:pPr>
      <w:r w:rsidRPr="005B25A1">
        <w:rPr>
          <w:i/>
          <w:iCs/>
          <w:sz w:val="18"/>
          <w:szCs w:val="18"/>
        </w:rPr>
        <w:t>Kundan (NEC) provides R09 on top of R07.</w:t>
      </w:r>
    </w:p>
    <w:p w14:paraId="742324B0" w14:textId="77777777" w:rsidR="00083A3E" w:rsidRDefault="00083A3E" w:rsidP="00083A3E">
      <w:pPr>
        <w:pStyle w:val="FP"/>
        <w:keepNext/>
        <w:rPr>
          <w:i/>
          <w:iCs/>
          <w:sz w:val="18"/>
          <w:szCs w:val="18"/>
        </w:rPr>
      </w:pPr>
      <w:r w:rsidRPr="005B25A1">
        <w:rPr>
          <w:i/>
          <w:iCs/>
          <w:sz w:val="18"/>
          <w:szCs w:val="18"/>
        </w:rPr>
        <w:t>==== Revisions Deadline ====.</w:t>
      </w:r>
    </w:p>
    <w:p w14:paraId="03436622" w14:textId="77777777" w:rsidR="00083A3E" w:rsidRDefault="00083A3E" w:rsidP="00083A3E">
      <w:pPr>
        <w:pStyle w:val="FP"/>
        <w:keepNext/>
        <w:rPr>
          <w:i/>
          <w:iCs/>
          <w:sz w:val="18"/>
          <w:szCs w:val="18"/>
        </w:rPr>
      </w:pPr>
      <w:r w:rsidRPr="005B25A1">
        <w:rPr>
          <w:i/>
          <w:iCs/>
          <w:sz w:val="18"/>
          <w:szCs w:val="18"/>
        </w:rPr>
        <w:t>Genadi (Lenovo) provides reply to Kundan (NEC).</w:t>
      </w:r>
    </w:p>
    <w:p w14:paraId="4BB1D2EF" w14:textId="77777777" w:rsidR="00083A3E" w:rsidRDefault="00083A3E" w:rsidP="00083A3E">
      <w:pPr>
        <w:pStyle w:val="FP"/>
        <w:keepNext/>
        <w:rPr>
          <w:i/>
          <w:iCs/>
          <w:sz w:val="18"/>
          <w:szCs w:val="18"/>
        </w:rPr>
      </w:pPr>
      <w:r w:rsidRPr="005B25A1">
        <w:rPr>
          <w:i/>
          <w:iCs/>
          <w:sz w:val="18"/>
          <w:szCs w:val="18"/>
        </w:rPr>
        <w:t>Stefano (Qualcomm) provides R08 with editorial changes for readability.</w:t>
      </w:r>
    </w:p>
    <w:p w14:paraId="7FF5F796" w14:textId="77777777" w:rsidR="00083A3E" w:rsidRDefault="00083A3E" w:rsidP="00083A3E">
      <w:pPr>
        <w:pStyle w:val="FP"/>
        <w:keepNext/>
        <w:rPr>
          <w:i/>
          <w:iCs/>
          <w:sz w:val="18"/>
          <w:szCs w:val="18"/>
        </w:rPr>
      </w:pPr>
      <w:r w:rsidRPr="005B25A1">
        <w:rPr>
          <w:i/>
          <w:iCs/>
          <w:sz w:val="18"/>
          <w:szCs w:val="18"/>
        </w:rPr>
        <w:t xml:space="preserve">Myungjune (LGE) is ok with r08 and wants to </w:t>
      </w:r>
      <w:proofErr w:type="spellStart"/>
      <w:r w:rsidRPr="005B25A1">
        <w:rPr>
          <w:i/>
          <w:iCs/>
          <w:sz w:val="18"/>
          <w:szCs w:val="18"/>
        </w:rPr>
        <w:t>cosign</w:t>
      </w:r>
      <w:proofErr w:type="spellEnd"/>
      <w:r w:rsidRPr="005B25A1">
        <w:rPr>
          <w:i/>
          <w:iCs/>
          <w:sz w:val="18"/>
          <w:szCs w:val="18"/>
        </w:rPr>
        <w:t>.</w:t>
      </w:r>
    </w:p>
    <w:p w14:paraId="1A282164" w14:textId="77777777" w:rsidR="00083A3E" w:rsidRDefault="00083A3E" w:rsidP="00083A3E">
      <w:pPr>
        <w:pStyle w:val="FP"/>
        <w:keepNext/>
        <w:rPr>
          <w:i/>
          <w:iCs/>
          <w:sz w:val="18"/>
          <w:szCs w:val="18"/>
        </w:rPr>
      </w:pPr>
      <w:r w:rsidRPr="005B25A1">
        <w:rPr>
          <w:i/>
          <w:iCs/>
          <w:sz w:val="18"/>
          <w:szCs w:val="18"/>
        </w:rPr>
        <w:t>Haiyang (Huawei) is ok with r08.</w:t>
      </w:r>
    </w:p>
    <w:p w14:paraId="1095C263" w14:textId="77777777" w:rsidR="00083A3E" w:rsidRDefault="00083A3E" w:rsidP="00083A3E">
      <w:pPr>
        <w:pStyle w:val="FP"/>
        <w:keepNext/>
        <w:rPr>
          <w:i/>
          <w:iCs/>
          <w:sz w:val="18"/>
          <w:szCs w:val="18"/>
        </w:rPr>
      </w:pPr>
      <w:r w:rsidRPr="005B25A1">
        <w:rPr>
          <w:i/>
          <w:iCs/>
          <w:sz w:val="18"/>
          <w:szCs w:val="18"/>
        </w:rPr>
        <w:t>Ashok (Samsung) ok with r08.</w:t>
      </w:r>
    </w:p>
    <w:p w14:paraId="5C4F0743" w14:textId="77777777" w:rsidR="00083A3E" w:rsidRDefault="00083A3E" w:rsidP="00083A3E">
      <w:pPr>
        <w:pStyle w:val="FP"/>
        <w:keepNext/>
        <w:rPr>
          <w:i/>
          <w:iCs/>
          <w:sz w:val="18"/>
          <w:szCs w:val="18"/>
        </w:rPr>
      </w:pPr>
      <w:r w:rsidRPr="005B25A1">
        <w:rPr>
          <w:i/>
          <w:iCs/>
          <w:sz w:val="18"/>
          <w:szCs w:val="18"/>
        </w:rPr>
        <w:t>Kundan(NEC) provides comment on r08.</w:t>
      </w:r>
    </w:p>
    <w:p w14:paraId="5ED67120" w14:textId="77777777" w:rsidR="00083A3E" w:rsidRDefault="00083A3E" w:rsidP="00083A3E">
      <w:pPr>
        <w:pStyle w:val="FP"/>
        <w:keepNext/>
        <w:rPr>
          <w:i/>
          <w:iCs/>
          <w:sz w:val="18"/>
          <w:szCs w:val="18"/>
        </w:rPr>
      </w:pPr>
      <w:r w:rsidRPr="005B25A1">
        <w:rPr>
          <w:i/>
          <w:iCs/>
          <w:sz w:val="18"/>
          <w:szCs w:val="18"/>
        </w:rPr>
        <w:t xml:space="preserve">Jinguo(ZTE) is fine with r08 and would like to </w:t>
      </w:r>
      <w:proofErr w:type="spellStart"/>
      <w:r w:rsidRPr="005B25A1">
        <w:rPr>
          <w:i/>
          <w:iCs/>
          <w:sz w:val="18"/>
          <w:szCs w:val="18"/>
        </w:rPr>
        <w:t>cosign</w:t>
      </w:r>
      <w:proofErr w:type="spellEnd"/>
      <w:r w:rsidRPr="005B25A1">
        <w:rPr>
          <w:i/>
          <w:iCs/>
          <w:sz w:val="18"/>
          <w:szCs w:val="18"/>
        </w:rPr>
        <w:t>.</w:t>
      </w:r>
    </w:p>
    <w:p w14:paraId="63BEC605" w14:textId="77777777" w:rsidR="00083A3E" w:rsidRDefault="00083A3E" w:rsidP="00083A3E">
      <w:pPr>
        <w:pStyle w:val="FP"/>
        <w:keepNext/>
        <w:rPr>
          <w:i/>
          <w:iCs/>
          <w:sz w:val="18"/>
          <w:szCs w:val="18"/>
        </w:rPr>
      </w:pPr>
      <w:r w:rsidRPr="005B25A1">
        <w:rPr>
          <w:i/>
          <w:iCs/>
          <w:sz w:val="18"/>
          <w:szCs w:val="18"/>
        </w:rPr>
        <w:t>Alessio (</w:t>
      </w:r>
      <w:proofErr w:type="spellStart"/>
      <w:r w:rsidRPr="005B25A1">
        <w:rPr>
          <w:i/>
          <w:iCs/>
          <w:sz w:val="18"/>
          <w:szCs w:val="18"/>
        </w:rPr>
        <w:t>nokia</w:t>
      </w:r>
      <w:proofErr w:type="spellEnd"/>
      <w:r w:rsidRPr="005B25A1">
        <w:rPr>
          <w:i/>
          <w:iCs/>
          <w:sz w:val="18"/>
          <w:szCs w:val="18"/>
        </w:rPr>
        <w:t>) is can live with r08 and would like to suggest this is technically endorsed as basis of further work (we need lots of changes anyhow).</w:t>
      </w:r>
    </w:p>
    <w:p w14:paraId="28BF8F26" w14:textId="77777777" w:rsidR="00083A3E" w:rsidRDefault="00083A3E" w:rsidP="00083A3E">
      <w:pPr>
        <w:pStyle w:val="FP"/>
        <w:keepNext/>
        <w:rPr>
          <w:i/>
          <w:iCs/>
          <w:sz w:val="18"/>
          <w:szCs w:val="18"/>
        </w:rPr>
      </w:pPr>
      <w:r w:rsidRPr="005B25A1">
        <w:rPr>
          <w:i/>
          <w:iCs/>
          <w:sz w:val="18"/>
          <w:szCs w:val="18"/>
        </w:rPr>
        <w:t>Genadi (Lenovo) replies to Kundan (NEC) comment on r08.</w:t>
      </w:r>
    </w:p>
    <w:p w14:paraId="57E37CC5" w14:textId="77777777" w:rsidR="00083A3E" w:rsidRDefault="00083A3E" w:rsidP="00083A3E">
      <w:pPr>
        <w:pStyle w:val="FP"/>
        <w:keepNext/>
        <w:rPr>
          <w:i/>
          <w:iCs/>
          <w:sz w:val="18"/>
          <w:szCs w:val="18"/>
        </w:rPr>
      </w:pPr>
      <w:r w:rsidRPr="005B25A1">
        <w:rPr>
          <w:i/>
          <w:iCs/>
          <w:sz w:val="18"/>
          <w:szCs w:val="18"/>
        </w:rPr>
        <w:t>NEC(Kundan) supports Genadi proposal.</w:t>
      </w:r>
    </w:p>
    <w:p w14:paraId="4D3674D9" w14:textId="77777777" w:rsidR="00083A3E" w:rsidRDefault="00083A3E" w:rsidP="00083A3E">
      <w:pPr>
        <w:pStyle w:val="FP"/>
        <w:keepNext/>
        <w:rPr>
          <w:i/>
          <w:iCs/>
          <w:sz w:val="18"/>
          <w:szCs w:val="18"/>
        </w:rPr>
      </w:pPr>
      <w:r w:rsidRPr="005B25A1">
        <w:rPr>
          <w:i/>
          <w:iCs/>
          <w:sz w:val="18"/>
          <w:szCs w:val="18"/>
        </w:rPr>
        <w:t>Alessio(Nokia) ok with the update.</w:t>
      </w:r>
    </w:p>
    <w:p w14:paraId="3D2D7629" w14:textId="77777777" w:rsidR="00083A3E" w:rsidRDefault="00083A3E" w:rsidP="00083A3E">
      <w:pPr>
        <w:pStyle w:val="FP"/>
        <w:keepNext/>
        <w:rPr>
          <w:i/>
          <w:iCs/>
          <w:sz w:val="18"/>
          <w:szCs w:val="18"/>
        </w:rPr>
      </w:pPr>
      <w:r w:rsidRPr="005B25A1">
        <w:rPr>
          <w:i/>
          <w:iCs/>
          <w:sz w:val="18"/>
          <w:szCs w:val="18"/>
        </w:rPr>
        <w:t>Iskren (NEC) supports the CR and would like to co-sign.</w:t>
      </w:r>
    </w:p>
    <w:p w14:paraId="141AC7C2" w14:textId="77777777" w:rsidR="00083A3E" w:rsidRPr="005B25A1" w:rsidRDefault="00083A3E" w:rsidP="00083A3E">
      <w:pPr>
        <w:pStyle w:val="FP"/>
        <w:keepNext/>
        <w:rPr>
          <w:i/>
          <w:iCs/>
          <w:sz w:val="18"/>
          <w:szCs w:val="18"/>
        </w:rPr>
      </w:pPr>
    </w:p>
    <w:p w14:paraId="6209E13D" w14:textId="77777777" w:rsidR="00FC5294" w:rsidRPr="005B25A1" w:rsidRDefault="00FC5294" w:rsidP="00FC5294">
      <w:pPr>
        <w:keepNext/>
        <w:keepLines/>
        <w:rPr>
          <w:b/>
          <w:bCs/>
        </w:rPr>
      </w:pPr>
      <w:r>
        <w:rPr>
          <w:b/>
          <w:bCs/>
        </w:rPr>
        <w:t>CC#3 Discussion:</w:t>
      </w:r>
    </w:p>
    <w:p w14:paraId="15E4F139" w14:textId="104B4DF5" w:rsidR="005626D2" w:rsidRDefault="00FC5294" w:rsidP="001B1549">
      <w:pPr>
        <w:rPr>
          <w:lang w:eastAsia="en-US"/>
        </w:rPr>
      </w:pPr>
      <w:r>
        <w:rPr>
          <w:lang w:eastAsia="en-US"/>
        </w:rPr>
        <w:t xml:space="preserve">Lenovo commented that r09 was uploaded after the deadline and the changes to r08 were indicated: </w:t>
      </w:r>
      <w:r w:rsidRPr="00FC5294">
        <w:rPr>
          <w:i/>
          <w:iCs/>
          <w:lang w:eastAsia="en-US"/>
        </w:rPr>
        <w:t>'the UE is considered registered with the an S-NSSAI(s) of the Partially Allowed NSSAI in the whole Registration area, but the UE is allowed to use the User Plane resources only in the TA(s) included in the list of TAs associated with each the S-NSSAI</w:t>
      </w:r>
      <w:r>
        <w:rPr>
          <w:lang w:eastAsia="en-US"/>
        </w:rPr>
        <w:t>'. This should be discussed and indications of agreement to this made over e-mail.</w:t>
      </w:r>
    </w:p>
    <w:p w14:paraId="155A8BC8" w14:textId="4DB13D1D" w:rsidR="00FC5294" w:rsidRDefault="00FC5294" w:rsidP="001B1549">
      <w:pPr>
        <w:rPr>
          <w:lang w:eastAsia="en-US"/>
        </w:rPr>
      </w:pPr>
    </w:p>
    <w:p w14:paraId="1D6449DD" w14:textId="77777777" w:rsidR="00FC5294" w:rsidRDefault="00FC5294" w:rsidP="00FC5294">
      <w:pPr>
        <w:pStyle w:val="NormTop"/>
      </w:pPr>
      <w:r>
        <w:rPr>
          <w:color w:val="0000FF"/>
        </w:rPr>
        <w:t>S2-2301359</w:t>
      </w:r>
      <w:r w:rsidRPr="00D53282">
        <w:t xml:space="preserve"> </w:t>
      </w:r>
      <w:r>
        <w:t>(LS OUT) [DRAFT] LS on RAN information exposure for XRM (Source: Ericsson)</w:t>
      </w:r>
      <w:r>
        <w:br/>
      </w:r>
      <w:r w:rsidRPr="00D53282">
        <w:rPr>
          <w:b/>
        </w:rPr>
        <w:t>Document for:</w:t>
      </w:r>
      <w:r w:rsidRPr="00D53282">
        <w:t xml:space="preserve"> </w:t>
      </w:r>
      <w:r>
        <w:t>Approval</w:t>
      </w:r>
      <w:r>
        <w:br/>
      </w:r>
      <w:r w:rsidRPr="00D53282">
        <w:rPr>
          <w:b/>
        </w:rPr>
        <w:t>Abstract:</w:t>
      </w:r>
      <w:r w:rsidRPr="00D53282">
        <w:t xml:space="preserve"> </w:t>
      </w:r>
      <w:r>
        <w:br/>
        <w:t>-</w:t>
      </w:r>
    </w:p>
    <w:p w14:paraId="2B726AEB" w14:textId="77777777" w:rsidR="00FC5294" w:rsidRPr="00B81031" w:rsidRDefault="00FC5294" w:rsidP="00FC5294">
      <w:pPr>
        <w:keepNext/>
        <w:keepLines/>
        <w:rPr>
          <w:i/>
        </w:rPr>
      </w:pPr>
      <w:r w:rsidRPr="00B81031">
        <w:rPr>
          <w:b/>
          <w:bCs/>
          <w:i/>
        </w:rPr>
        <w:t>Comment:</w:t>
      </w:r>
      <w:r>
        <w:rPr>
          <w:i/>
        </w:rPr>
        <w:t xml:space="preserve"> S2-2301359: Created at CC#2.</w:t>
      </w:r>
    </w:p>
    <w:p w14:paraId="5F7C85B9" w14:textId="77777777" w:rsidR="00FC5294" w:rsidRPr="005B25A1" w:rsidRDefault="00FC5294" w:rsidP="00FC5294">
      <w:pPr>
        <w:pStyle w:val="FP"/>
        <w:keepNext/>
        <w:rPr>
          <w:b/>
          <w:bCs/>
          <w:i/>
          <w:iCs/>
          <w:sz w:val="18"/>
          <w:szCs w:val="18"/>
        </w:rPr>
      </w:pPr>
      <w:r w:rsidRPr="005B25A1">
        <w:rPr>
          <w:b/>
          <w:bCs/>
          <w:i/>
          <w:iCs/>
          <w:sz w:val="18"/>
          <w:szCs w:val="18"/>
        </w:rPr>
        <w:t>e-mail discussion:</w:t>
      </w:r>
    </w:p>
    <w:p w14:paraId="4722E791" w14:textId="77777777" w:rsidR="00FC5294" w:rsidRDefault="00FC5294" w:rsidP="00FC5294">
      <w:pPr>
        <w:pStyle w:val="FP"/>
        <w:keepNext/>
        <w:rPr>
          <w:i/>
          <w:iCs/>
          <w:sz w:val="18"/>
          <w:szCs w:val="18"/>
        </w:rPr>
      </w:pPr>
      <w:r w:rsidRPr="005B25A1">
        <w:rPr>
          <w:i/>
          <w:iCs/>
          <w:sz w:val="18"/>
          <w:szCs w:val="18"/>
        </w:rPr>
        <w:t xml:space="preserve">Paul (Ericsson) provides Draft LS to RAN WG3 on </w:t>
      </w:r>
      <w:proofErr w:type="spellStart"/>
      <w:r w:rsidRPr="005B25A1">
        <w:rPr>
          <w:i/>
          <w:iCs/>
          <w:sz w:val="18"/>
          <w:szCs w:val="18"/>
        </w:rPr>
        <w:t>on</w:t>
      </w:r>
      <w:proofErr w:type="spellEnd"/>
      <w:r w:rsidRPr="005B25A1">
        <w:rPr>
          <w:i/>
          <w:iCs/>
          <w:sz w:val="18"/>
          <w:szCs w:val="18"/>
        </w:rPr>
        <w:t xml:space="preserve"> RAN information exposure for XRM.</w:t>
      </w:r>
    </w:p>
    <w:p w14:paraId="211A8BF5" w14:textId="77777777" w:rsidR="00FC5294" w:rsidRDefault="00FC5294" w:rsidP="00FC5294">
      <w:pPr>
        <w:pStyle w:val="FP"/>
        <w:keepNext/>
        <w:rPr>
          <w:i/>
          <w:iCs/>
          <w:sz w:val="18"/>
          <w:szCs w:val="18"/>
        </w:rPr>
      </w:pPr>
      <w:r w:rsidRPr="005B25A1">
        <w:rPr>
          <w:i/>
          <w:iCs/>
          <w:sz w:val="18"/>
          <w:szCs w:val="18"/>
        </w:rPr>
        <w:t>Zhuoyun (Tencent) provides r02.</w:t>
      </w:r>
    </w:p>
    <w:p w14:paraId="1277E729" w14:textId="77777777" w:rsidR="00FC5294" w:rsidRDefault="00FC5294" w:rsidP="00FC5294">
      <w:pPr>
        <w:pStyle w:val="FP"/>
        <w:keepNext/>
        <w:rPr>
          <w:i/>
          <w:iCs/>
          <w:sz w:val="18"/>
          <w:szCs w:val="18"/>
        </w:rPr>
      </w:pPr>
      <w:r w:rsidRPr="005B25A1">
        <w:rPr>
          <w:i/>
          <w:iCs/>
          <w:sz w:val="18"/>
          <w:szCs w:val="18"/>
        </w:rPr>
        <w:t>Dan(China Mobile) provides r01 with stating that these two aspects have been concluded in TR conclusion.</w:t>
      </w:r>
    </w:p>
    <w:p w14:paraId="1CEBC95E" w14:textId="77777777" w:rsidR="00FC5294" w:rsidRDefault="00FC5294" w:rsidP="00FC5294">
      <w:pPr>
        <w:pStyle w:val="FP"/>
        <w:keepNext/>
        <w:rPr>
          <w:i/>
          <w:iCs/>
          <w:sz w:val="18"/>
          <w:szCs w:val="18"/>
        </w:rPr>
      </w:pPr>
      <w:r w:rsidRPr="005B25A1">
        <w:rPr>
          <w:i/>
          <w:iCs/>
          <w:sz w:val="18"/>
          <w:szCs w:val="18"/>
        </w:rPr>
        <w:t>==== Revisions Deadline ====.</w:t>
      </w:r>
    </w:p>
    <w:p w14:paraId="1C98DAD7" w14:textId="77777777" w:rsidR="00FC5294" w:rsidRDefault="00FC5294" w:rsidP="00FC5294">
      <w:pPr>
        <w:pStyle w:val="FP"/>
        <w:keepNext/>
        <w:rPr>
          <w:i/>
          <w:iCs/>
          <w:sz w:val="18"/>
          <w:szCs w:val="18"/>
        </w:rPr>
      </w:pPr>
      <w:r w:rsidRPr="005B25A1">
        <w:rPr>
          <w:i/>
          <w:iCs/>
          <w:sz w:val="18"/>
          <w:szCs w:val="18"/>
        </w:rPr>
        <w:t>Xiaowan Ke(vivo) disagree all the revisions and original version, provides comments and update(see r03 in draft folder).</w:t>
      </w:r>
    </w:p>
    <w:p w14:paraId="2F102CB8" w14:textId="77777777" w:rsidR="00FC5294" w:rsidRDefault="00FC5294" w:rsidP="00FC5294">
      <w:pPr>
        <w:pStyle w:val="FP"/>
        <w:keepNext/>
        <w:rPr>
          <w:i/>
          <w:iCs/>
          <w:sz w:val="18"/>
          <w:szCs w:val="18"/>
        </w:rPr>
      </w:pPr>
      <w:r w:rsidRPr="005B25A1">
        <w:rPr>
          <w:i/>
          <w:iCs/>
          <w:sz w:val="18"/>
          <w:szCs w:val="18"/>
        </w:rPr>
        <w:t>Zhuoyun (Tencent) is fine with r01-r03, prefers r03, objects to r00.</w:t>
      </w:r>
    </w:p>
    <w:p w14:paraId="1A9054AE" w14:textId="77777777" w:rsidR="00FC5294" w:rsidRDefault="00FC5294" w:rsidP="00FC5294">
      <w:pPr>
        <w:pStyle w:val="FP"/>
        <w:keepNext/>
        <w:rPr>
          <w:i/>
          <w:iCs/>
          <w:sz w:val="18"/>
          <w:szCs w:val="18"/>
        </w:rPr>
      </w:pPr>
      <w:r w:rsidRPr="005B25A1">
        <w:rPr>
          <w:i/>
          <w:iCs/>
          <w:sz w:val="18"/>
          <w:szCs w:val="18"/>
        </w:rPr>
        <w:t>Paul (Ericsson) provides r04 in DRAFTS folder and asks to discuss it in CC#3.</w:t>
      </w:r>
    </w:p>
    <w:p w14:paraId="2E0D55C7" w14:textId="77777777" w:rsidR="00FC5294" w:rsidRPr="005B25A1" w:rsidRDefault="00FC5294" w:rsidP="00FC5294">
      <w:pPr>
        <w:pStyle w:val="FP"/>
        <w:keepNext/>
        <w:rPr>
          <w:i/>
          <w:iCs/>
          <w:sz w:val="18"/>
          <w:szCs w:val="18"/>
        </w:rPr>
      </w:pPr>
    </w:p>
    <w:p w14:paraId="0671B295" w14:textId="77777777" w:rsidR="00FC5294" w:rsidRPr="005B25A1" w:rsidRDefault="00FC5294" w:rsidP="00FC5294">
      <w:pPr>
        <w:keepNext/>
        <w:keepLines/>
        <w:rPr>
          <w:b/>
          <w:bCs/>
        </w:rPr>
      </w:pPr>
      <w:r>
        <w:rPr>
          <w:b/>
          <w:bCs/>
        </w:rPr>
        <w:t>CC#3 Discussion:</w:t>
      </w:r>
    </w:p>
    <w:p w14:paraId="386D58E1" w14:textId="7F5D2BE2" w:rsidR="00FC5294" w:rsidRPr="00FC5294" w:rsidRDefault="00083A3E" w:rsidP="00FC5294">
      <w:pPr>
        <w:keepNext/>
        <w:keepLines/>
      </w:pPr>
      <w:r>
        <w:t>This should be discussed until the deadline and can be handled in CC#4 if necessary.</w:t>
      </w:r>
    </w:p>
    <w:p w14:paraId="55F78F0C" w14:textId="34698001" w:rsidR="00FC5294" w:rsidRPr="00EB0339" w:rsidRDefault="00FC5294" w:rsidP="00FC5294"/>
    <w:p w14:paraId="3F7AD3E9" w14:textId="77777777" w:rsidR="00FC5294" w:rsidRDefault="00FC5294" w:rsidP="00FC5294">
      <w:pPr>
        <w:rPr>
          <w:lang w:eastAsia="en-US"/>
        </w:rPr>
      </w:pPr>
    </w:p>
    <w:p w14:paraId="2B17ED6A" w14:textId="77777777" w:rsidR="00FC5294" w:rsidRDefault="00FC5294" w:rsidP="00FC5294">
      <w:pPr>
        <w:pStyle w:val="NormTop"/>
      </w:pPr>
      <w:r>
        <w:rPr>
          <w:color w:val="0000FF"/>
        </w:rPr>
        <w:t>S2-2300322</w:t>
      </w:r>
      <w:r w:rsidRPr="00D53282">
        <w:t xml:space="preserve"> </w:t>
      </w:r>
      <w:r>
        <w:t>(LS OUT) [DRAFT] LS on proposed method for Time Synchronization status reporting to UE(s) (Source: Ericsson)</w:t>
      </w:r>
      <w:r>
        <w:br/>
      </w:r>
      <w:r w:rsidRPr="00D53282">
        <w:rPr>
          <w:b/>
        </w:rPr>
        <w:t>Document for:</w:t>
      </w:r>
      <w:r w:rsidRPr="00D53282">
        <w:t xml:space="preserve"> </w:t>
      </w:r>
      <w:r>
        <w:t>Approval</w:t>
      </w:r>
      <w:r>
        <w:br/>
      </w:r>
      <w:r w:rsidRPr="00D53282">
        <w:rPr>
          <w:b/>
        </w:rPr>
        <w:t>Abstract:</w:t>
      </w:r>
      <w:r w:rsidRPr="00D53282">
        <w:t xml:space="preserve"> </w:t>
      </w:r>
      <w:r>
        <w:br/>
        <w:t>Providing additional inputs and seeking feedback based on responses SA WG2 received in replies to LS S2-2209876.</w:t>
      </w:r>
    </w:p>
    <w:p w14:paraId="4FFBB55A" w14:textId="77777777" w:rsidR="00FC5294" w:rsidRPr="005B25A1" w:rsidRDefault="00FC5294" w:rsidP="00FC5294">
      <w:pPr>
        <w:pStyle w:val="FP"/>
        <w:keepNext/>
        <w:rPr>
          <w:b/>
          <w:bCs/>
          <w:i/>
          <w:iCs/>
          <w:sz w:val="18"/>
          <w:szCs w:val="18"/>
        </w:rPr>
      </w:pPr>
      <w:r w:rsidRPr="005B25A1">
        <w:rPr>
          <w:b/>
          <w:bCs/>
          <w:i/>
          <w:iCs/>
          <w:sz w:val="18"/>
          <w:szCs w:val="18"/>
        </w:rPr>
        <w:t>e-mail discussion:</w:t>
      </w:r>
    </w:p>
    <w:p w14:paraId="0669203B" w14:textId="77777777" w:rsidR="00FC5294" w:rsidRDefault="00FC5294" w:rsidP="00FC5294">
      <w:pPr>
        <w:pStyle w:val="FP"/>
        <w:keepNext/>
        <w:rPr>
          <w:i/>
          <w:iCs/>
          <w:sz w:val="18"/>
          <w:szCs w:val="18"/>
        </w:rPr>
      </w:pPr>
      <w:r w:rsidRPr="005B25A1">
        <w:rPr>
          <w:i/>
          <w:iCs/>
          <w:sz w:val="18"/>
          <w:szCs w:val="18"/>
        </w:rPr>
        <w:t>Devaki (Nokia) provides r01 for DRAFT LS out to RAN2 in 322.</w:t>
      </w:r>
    </w:p>
    <w:p w14:paraId="0A062571" w14:textId="77777777" w:rsidR="00FC5294" w:rsidRDefault="00FC5294" w:rsidP="00FC5294">
      <w:pPr>
        <w:pStyle w:val="FP"/>
        <w:keepNext/>
        <w:rPr>
          <w:i/>
          <w:iCs/>
          <w:sz w:val="18"/>
          <w:szCs w:val="18"/>
        </w:rPr>
      </w:pPr>
      <w:r w:rsidRPr="005B25A1">
        <w:rPr>
          <w:i/>
          <w:iCs/>
          <w:sz w:val="18"/>
          <w:szCs w:val="18"/>
        </w:rPr>
        <w:t>Sebastian (Qualcomm) provides r02.</w:t>
      </w:r>
    </w:p>
    <w:p w14:paraId="28D727C2" w14:textId="77777777" w:rsidR="00FC5294" w:rsidRDefault="00FC5294" w:rsidP="00FC5294">
      <w:pPr>
        <w:pStyle w:val="FP"/>
        <w:keepNext/>
        <w:rPr>
          <w:i/>
          <w:iCs/>
          <w:sz w:val="18"/>
          <w:szCs w:val="18"/>
        </w:rPr>
      </w:pPr>
      <w:r w:rsidRPr="005B25A1">
        <w:rPr>
          <w:i/>
          <w:iCs/>
          <w:sz w:val="18"/>
          <w:szCs w:val="18"/>
        </w:rPr>
        <w:t>Shabnam (Ericsson) provides r03.</w:t>
      </w:r>
    </w:p>
    <w:p w14:paraId="611D10CC" w14:textId="77777777" w:rsidR="00FC5294" w:rsidRDefault="00FC5294" w:rsidP="00FC5294">
      <w:pPr>
        <w:pStyle w:val="FP"/>
        <w:keepNext/>
        <w:rPr>
          <w:i/>
          <w:iCs/>
          <w:sz w:val="18"/>
          <w:szCs w:val="18"/>
        </w:rPr>
      </w:pPr>
      <w:r w:rsidRPr="005B25A1">
        <w:rPr>
          <w:i/>
          <w:iCs/>
          <w:sz w:val="18"/>
          <w:szCs w:val="18"/>
        </w:rPr>
        <w:t>Sebastian (Qualcomm) provides r04.</w:t>
      </w:r>
    </w:p>
    <w:p w14:paraId="331A3B5A" w14:textId="77777777" w:rsidR="00FC5294" w:rsidRDefault="00FC5294" w:rsidP="00FC5294">
      <w:pPr>
        <w:pStyle w:val="FP"/>
        <w:keepNext/>
        <w:rPr>
          <w:i/>
          <w:iCs/>
          <w:sz w:val="18"/>
          <w:szCs w:val="18"/>
        </w:rPr>
      </w:pPr>
      <w:r w:rsidRPr="005B25A1">
        <w:rPr>
          <w:i/>
          <w:iCs/>
          <w:sz w:val="18"/>
          <w:szCs w:val="18"/>
        </w:rPr>
        <w:t>Devaki (Nokia) comments.</w:t>
      </w:r>
    </w:p>
    <w:p w14:paraId="1063ABFD" w14:textId="77777777" w:rsidR="00FC5294" w:rsidRDefault="00FC5294" w:rsidP="00FC5294">
      <w:pPr>
        <w:pStyle w:val="FP"/>
        <w:keepNext/>
        <w:rPr>
          <w:i/>
          <w:iCs/>
          <w:sz w:val="18"/>
          <w:szCs w:val="18"/>
        </w:rPr>
      </w:pPr>
      <w:r w:rsidRPr="005B25A1">
        <w:rPr>
          <w:i/>
          <w:iCs/>
          <w:sz w:val="18"/>
          <w:szCs w:val="18"/>
        </w:rPr>
        <w:t>Devaki (Nokia) provides r05.</w:t>
      </w:r>
    </w:p>
    <w:p w14:paraId="5AC9B68A" w14:textId="77777777" w:rsidR="00FC5294" w:rsidRDefault="00FC5294" w:rsidP="00FC5294">
      <w:pPr>
        <w:pStyle w:val="FP"/>
        <w:keepNext/>
        <w:rPr>
          <w:i/>
          <w:iCs/>
          <w:sz w:val="18"/>
          <w:szCs w:val="18"/>
        </w:rPr>
      </w:pPr>
      <w:r w:rsidRPr="005B25A1">
        <w:rPr>
          <w:i/>
          <w:iCs/>
          <w:sz w:val="18"/>
          <w:szCs w:val="18"/>
        </w:rPr>
        <w:t>Sebastian (Qualcomm) replies.</w:t>
      </w:r>
    </w:p>
    <w:p w14:paraId="076CBDBA" w14:textId="77777777" w:rsidR="00FC5294" w:rsidRDefault="00FC5294" w:rsidP="00FC5294">
      <w:pPr>
        <w:pStyle w:val="FP"/>
        <w:keepNext/>
        <w:rPr>
          <w:i/>
          <w:iCs/>
          <w:sz w:val="18"/>
          <w:szCs w:val="18"/>
        </w:rPr>
      </w:pPr>
      <w:r w:rsidRPr="005B25A1">
        <w:rPr>
          <w:i/>
          <w:iCs/>
          <w:sz w:val="18"/>
          <w:szCs w:val="18"/>
        </w:rPr>
        <w:t>==== Revisions Deadline ====.</w:t>
      </w:r>
    </w:p>
    <w:p w14:paraId="71B74A21" w14:textId="77777777" w:rsidR="00FC5294" w:rsidRDefault="00FC5294" w:rsidP="00FC5294">
      <w:pPr>
        <w:pStyle w:val="FP"/>
        <w:keepNext/>
        <w:rPr>
          <w:i/>
          <w:iCs/>
          <w:sz w:val="18"/>
          <w:szCs w:val="18"/>
        </w:rPr>
      </w:pPr>
      <w:r w:rsidRPr="005B25A1">
        <w:rPr>
          <w:i/>
          <w:iCs/>
          <w:sz w:val="18"/>
          <w:szCs w:val="18"/>
        </w:rPr>
        <w:t>Shabnam (Ericsson) provides comments and that we see the LS Out and the CR in 0407 to be approved together.</w:t>
      </w:r>
    </w:p>
    <w:p w14:paraId="1FA3D1B8" w14:textId="77777777" w:rsidR="00FC5294" w:rsidRDefault="00FC5294" w:rsidP="00FC5294">
      <w:pPr>
        <w:pStyle w:val="FP"/>
        <w:keepNext/>
        <w:rPr>
          <w:i/>
          <w:iCs/>
          <w:sz w:val="18"/>
          <w:szCs w:val="18"/>
        </w:rPr>
      </w:pPr>
      <w:r w:rsidRPr="005B25A1">
        <w:rPr>
          <w:i/>
          <w:iCs/>
          <w:sz w:val="18"/>
          <w:szCs w:val="18"/>
        </w:rPr>
        <w:t xml:space="preserve">Shabnam (Ericsson) provides comments that can't accept r05 or r04, r02, r01. Only accepts r03 or r05+adding back </w:t>
      </w:r>
      <w:proofErr w:type="spellStart"/>
      <w:r w:rsidRPr="005B25A1">
        <w:rPr>
          <w:i/>
          <w:iCs/>
          <w:sz w:val="18"/>
          <w:szCs w:val="18"/>
        </w:rPr>
        <w:t>clockclass</w:t>
      </w:r>
      <w:proofErr w:type="spellEnd"/>
      <w:r w:rsidRPr="005B25A1">
        <w:rPr>
          <w:i/>
          <w:iCs/>
          <w:sz w:val="18"/>
          <w:szCs w:val="18"/>
        </w:rPr>
        <w:t xml:space="preserve"> which was removed for the question to RAN3 but not from the parameters description.</w:t>
      </w:r>
    </w:p>
    <w:p w14:paraId="6AB151E3" w14:textId="77777777" w:rsidR="00FC5294" w:rsidRDefault="00FC5294" w:rsidP="00FC5294">
      <w:pPr>
        <w:pStyle w:val="FP"/>
        <w:keepNext/>
        <w:rPr>
          <w:i/>
          <w:iCs/>
          <w:sz w:val="18"/>
          <w:szCs w:val="18"/>
        </w:rPr>
      </w:pPr>
      <w:r w:rsidRPr="005B25A1">
        <w:rPr>
          <w:i/>
          <w:iCs/>
          <w:sz w:val="18"/>
          <w:szCs w:val="18"/>
        </w:rPr>
        <w:t>Devaki (Nokia) provides r06 to re-instate clock class on top of r05 as an option.</w:t>
      </w:r>
    </w:p>
    <w:p w14:paraId="2F9F6DB3" w14:textId="77777777" w:rsidR="00FC5294" w:rsidRDefault="00FC5294" w:rsidP="00FC5294">
      <w:pPr>
        <w:pStyle w:val="FP"/>
        <w:keepNext/>
        <w:rPr>
          <w:i/>
          <w:iCs/>
          <w:sz w:val="18"/>
          <w:szCs w:val="18"/>
        </w:rPr>
      </w:pPr>
      <w:r w:rsidRPr="005B25A1">
        <w:rPr>
          <w:i/>
          <w:iCs/>
          <w:sz w:val="18"/>
          <w:szCs w:val="18"/>
        </w:rPr>
        <w:t xml:space="preserve">Sebastian (Qualcomm) cannot accept adding back </w:t>
      </w:r>
      <w:proofErr w:type="spellStart"/>
      <w:r w:rsidRPr="005B25A1">
        <w:rPr>
          <w:i/>
          <w:iCs/>
          <w:sz w:val="18"/>
          <w:szCs w:val="18"/>
        </w:rPr>
        <w:t>clockclass</w:t>
      </w:r>
      <w:proofErr w:type="spellEnd"/>
      <w:r w:rsidRPr="005B25A1">
        <w:rPr>
          <w:i/>
          <w:iCs/>
          <w:sz w:val="18"/>
          <w:szCs w:val="18"/>
        </w:rPr>
        <w:t xml:space="preserve"> unless more explanation is added what this refers to and how this can work. PTP </w:t>
      </w:r>
      <w:proofErr w:type="spellStart"/>
      <w:r w:rsidRPr="005B25A1">
        <w:rPr>
          <w:i/>
          <w:iCs/>
          <w:sz w:val="18"/>
          <w:szCs w:val="18"/>
        </w:rPr>
        <w:t>clockClass</w:t>
      </w:r>
      <w:proofErr w:type="spellEnd"/>
      <w:r w:rsidRPr="005B25A1">
        <w:rPr>
          <w:i/>
          <w:iCs/>
          <w:sz w:val="18"/>
          <w:szCs w:val="18"/>
        </w:rPr>
        <w:t xml:space="preserve"> cannot be used because it is PTP specific. PTP </w:t>
      </w:r>
      <w:proofErr w:type="spellStart"/>
      <w:r w:rsidRPr="005B25A1">
        <w:rPr>
          <w:i/>
          <w:iCs/>
          <w:sz w:val="18"/>
          <w:szCs w:val="18"/>
        </w:rPr>
        <w:t>clockClass</w:t>
      </w:r>
      <w:proofErr w:type="spellEnd"/>
      <w:r w:rsidRPr="005B25A1">
        <w:rPr>
          <w:i/>
          <w:iCs/>
          <w:sz w:val="18"/>
          <w:szCs w:val="18"/>
        </w:rPr>
        <w:t xml:space="preserve"> values refer to 'holdover specification of the applicable PTP Profile' as per IEEE 1588 clause 7.6.2.5, which has no meaning if ASTI is used; PTP </w:t>
      </w:r>
      <w:proofErr w:type="spellStart"/>
      <w:r w:rsidRPr="005B25A1">
        <w:rPr>
          <w:i/>
          <w:iCs/>
          <w:sz w:val="18"/>
          <w:szCs w:val="18"/>
        </w:rPr>
        <w:t>clockClass</w:t>
      </w:r>
      <w:proofErr w:type="spellEnd"/>
      <w:r w:rsidRPr="005B25A1">
        <w:rPr>
          <w:i/>
          <w:iCs/>
          <w:sz w:val="18"/>
          <w:szCs w:val="18"/>
        </w:rPr>
        <w:t xml:space="preserve"> will also not work if </w:t>
      </w:r>
      <w:proofErr w:type="spellStart"/>
      <w:r w:rsidRPr="005B25A1">
        <w:rPr>
          <w:i/>
          <w:iCs/>
          <w:sz w:val="18"/>
          <w:szCs w:val="18"/>
        </w:rPr>
        <w:t>gNB</w:t>
      </w:r>
      <w:proofErr w:type="spellEnd"/>
      <w:r w:rsidRPr="005B25A1">
        <w:rPr>
          <w:i/>
          <w:iCs/>
          <w:sz w:val="18"/>
          <w:szCs w:val="18"/>
        </w:rPr>
        <w:t xml:space="preserve"> uses GNSS as time source, which is what many operators use.</w:t>
      </w:r>
    </w:p>
    <w:p w14:paraId="124025A6" w14:textId="77777777" w:rsidR="00FC5294" w:rsidRPr="005B25A1" w:rsidRDefault="00FC5294" w:rsidP="00FC5294">
      <w:pPr>
        <w:pStyle w:val="FP"/>
        <w:keepNext/>
        <w:rPr>
          <w:i/>
          <w:iCs/>
          <w:sz w:val="18"/>
          <w:szCs w:val="18"/>
        </w:rPr>
      </w:pPr>
    </w:p>
    <w:p w14:paraId="52DCB50D" w14:textId="77777777" w:rsidR="00FC5294" w:rsidRPr="005B25A1" w:rsidRDefault="00FC5294" w:rsidP="00FC5294">
      <w:pPr>
        <w:keepNext/>
        <w:keepLines/>
        <w:rPr>
          <w:b/>
          <w:bCs/>
        </w:rPr>
      </w:pPr>
      <w:r>
        <w:rPr>
          <w:b/>
          <w:bCs/>
        </w:rPr>
        <w:t>CC#3 Discussion:</w:t>
      </w:r>
    </w:p>
    <w:p w14:paraId="5A3C7131" w14:textId="20B71463" w:rsidR="00FC5294" w:rsidRPr="00FC5294" w:rsidRDefault="00FC5294" w:rsidP="00FC5294">
      <w:pPr>
        <w:keepNext/>
        <w:keepLines/>
      </w:pPr>
      <w:r>
        <w:t>Nokia provided _r0</w:t>
      </w:r>
      <w:r w:rsidR="00083A3E">
        <w:t>6 and Qualcomm</w:t>
      </w:r>
      <w:r w:rsidR="00083A3E" w:rsidRPr="00083A3E">
        <w:t xml:space="preserve"> </w:t>
      </w:r>
      <w:r w:rsidR="00083A3E">
        <w:t xml:space="preserve">provided _r07. </w:t>
      </w:r>
      <w:r w:rsidR="000656C3">
        <w:t>This should be discussed until the deadline and can be handled in CC#4 if necessary.</w:t>
      </w:r>
    </w:p>
    <w:p w14:paraId="238269FD" w14:textId="77777777" w:rsidR="00FC5294" w:rsidRDefault="00FC5294" w:rsidP="001B1549">
      <w:pPr>
        <w:rPr>
          <w:lang w:eastAsia="en-US"/>
        </w:rPr>
      </w:pPr>
    </w:p>
    <w:p w14:paraId="59B36297" w14:textId="77777777" w:rsidR="00083A3E" w:rsidRDefault="00083A3E" w:rsidP="00083A3E">
      <w:pPr>
        <w:pStyle w:val="NormTop"/>
      </w:pPr>
      <w:r>
        <w:rPr>
          <w:color w:val="0000FF"/>
        </w:rPr>
        <w:t>S2-2300407</w:t>
      </w:r>
      <w:r w:rsidRPr="00D53282">
        <w:t xml:space="preserve"> </w:t>
      </w:r>
      <w:r>
        <w:t>(CR) 23.700-25 CR0002 (Rel-18, 'C'): TR 23.700 KI#1 conclusion update (Source: Nokia, Nokia Shanghai Bell, Qualcomm)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following changes are introduced in the conclusions for KI#1: - Including Alternative 1 from Annex A in the conclusions for UEs in RRC_INACTIVE/IDLE. - Updating the naming used in KI#1 conclusions to further clarify when it refers to RAN timing synchronization status to TSCTSF (via OAM or control plane) or Clock quality information to UE. - Removal of open </w:t>
      </w:r>
      <w:proofErr w:type="spellStart"/>
      <w:r>
        <w:t>ENs.</w:t>
      </w:r>
      <w:proofErr w:type="spellEnd"/>
    </w:p>
    <w:p w14:paraId="51DA20D5" w14:textId="77777777" w:rsidR="00083A3E" w:rsidRPr="005B25A1" w:rsidRDefault="00083A3E" w:rsidP="00083A3E">
      <w:pPr>
        <w:pStyle w:val="FP"/>
        <w:keepNext/>
        <w:rPr>
          <w:b/>
          <w:bCs/>
          <w:i/>
          <w:iCs/>
          <w:sz w:val="18"/>
          <w:szCs w:val="18"/>
        </w:rPr>
      </w:pPr>
      <w:r w:rsidRPr="005B25A1">
        <w:rPr>
          <w:b/>
          <w:bCs/>
          <w:i/>
          <w:iCs/>
          <w:sz w:val="18"/>
          <w:szCs w:val="18"/>
        </w:rPr>
        <w:t>e-mail discussion:</w:t>
      </w:r>
    </w:p>
    <w:p w14:paraId="382A6D63" w14:textId="77777777" w:rsidR="00083A3E" w:rsidRDefault="00083A3E" w:rsidP="00083A3E">
      <w:pPr>
        <w:pStyle w:val="FP"/>
        <w:keepNext/>
        <w:rPr>
          <w:i/>
          <w:iCs/>
          <w:sz w:val="18"/>
          <w:szCs w:val="18"/>
        </w:rPr>
      </w:pPr>
      <w:r w:rsidRPr="005B25A1">
        <w:rPr>
          <w:i/>
          <w:iCs/>
          <w:sz w:val="18"/>
          <w:szCs w:val="18"/>
        </w:rPr>
        <w:t>Shabnam (Ericsson) provides comments that we don't believe this conclusion addresses RAN2 concerns as well as potential security concerns with SIB usage, provide detailed revision of 0319 which is NOT Handled status.</w:t>
      </w:r>
    </w:p>
    <w:p w14:paraId="4EB338EB" w14:textId="77777777" w:rsidR="00083A3E" w:rsidRDefault="00083A3E" w:rsidP="00083A3E">
      <w:pPr>
        <w:pStyle w:val="FP"/>
        <w:keepNext/>
        <w:rPr>
          <w:i/>
          <w:iCs/>
          <w:sz w:val="18"/>
          <w:szCs w:val="18"/>
        </w:rPr>
      </w:pPr>
      <w:r w:rsidRPr="005B25A1">
        <w:rPr>
          <w:i/>
          <w:iCs/>
          <w:sz w:val="18"/>
          <w:szCs w:val="18"/>
        </w:rPr>
        <w:t>Devaki (Nokia) provides r01 for S2-2300407.</w:t>
      </w:r>
    </w:p>
    <w:p w14:paraId="4C9B73ED" w14:textId="77777777" w:rsidR="00083A3E" w:rsidRDefault="00083A3E" w:rsidP="00083A3E">
      <w:pPr>
        <w:pStyle w:val="FP"/>
        <w:keepNext/>
        <w:rPr>
          <w:i/>
          <w:iCs/>
          <w:sz w:val="18"/>
          <w:szCs w:val="18"/>
        </w:rPr>
      </w:pPr>
      <w:proofErr w:type="spellStart"/>
      <w:r w:rsidRPr="005B25A1">
        <w:rPr>
          <w:i/>
          <w:iCs/>
          <w:sz w:val="18"/>
          <w:szCs w:val="18"/>
        </w:rPr>
        <w:t>zhendong</w:t>
      </w:r>
      <w:proofErr w:type="spellEnd"/>
      <w:r w:rsidRPr="005B25A1">
        <w:rPr>
          <w:i/>
          <w:iCs/>
          <w:sz w:val="18"/>
          <w:szCs w:val="18"/>
        </w:rPr>
        <w:t xml:space="preserve"> (ZTE) provides r02.</w:t>
      </w:r>
    </w:p>
    <w:p w14:paraId="02BB1BCD" w14:textId="77777777" w:rsidR="00083A3E" w:rsidRDefault="00083A3E" w:rsidP="00083A3E">
      <w:pPr>
        <w:pStyle w:val="FP"/>
        <w:keepNext/>
        <w:rPr>
          <w:i/>
          <w:iCs/>
          <w:sz w:val="18"/>
          <w:szCs w:val="18"/>
        </w:rPr>
      </w:pPr>
      <w:r w:rsidRPr="005B25A1">
        <w:rPr>
          <w:i/>
          <w:iCs/>
          <w:sz w:val="18"/>
          <w:szCs w:val="18"/>
        </w:rPr>
        <w:t>Runze (Huawei) provides r03.</w:t>
      </w:r>
    </w:p>
    <w:p w14:paraId="5F262CA3" w14:textId="77777777" w:rsidR="00083A3E" w:rsidRDefault="00083A3E" w:rsidP="00083A3E">
      <w:pPr>
        <w:pStyle w:val="FP"/>
        <w:keepNext/>
        <w:rPr>
          <w:i/>
          <w:iCs/>
          <w:sz w:val="18"/>
          <w:szCs w:val="18"/>
        </w:rPr>
      </w:pPr>
      <w:r w:rsidRPr="005B25A1">
        <w:rPr>
          <w:i/>
          <w:iCs/>
          <w:sz w:val="18"/>
          <w:szCs w:val="18"/>
        </w:rPr>
        <w:t>Devaki (Nokia) provides r04 (sorry I created r04 without knowing about r03, will need to provide another revision to merge the updates from r03).</w:t>
      </w:r>
    </w:p>
    <w:p w14:paraId="568B46A7" w14:textId="77777777" w:rsidR="00083A3E" w:rsidRDefault="00083A3E" w:rsidP="00083A3E">
      <w:pPr>
        <w:pStyle w:val="FP"/>
        <w:keepNext/>
        <w:rPr>
          <w:i/>
          <w:iCs/>
          <w:sz w:val="18"/>
          <w:szCs w:val="18"/>
        </w:rPr>
      </w:pPr>
      <w:r w:rsidRPr="005B25A1">
        <w:rPr>
          <w:i/>
          <w:iCs/>
          <w:sz w:val="18"/>
          <w:szCs w:val="18"/>
        </w:rPr>
        <w:t>Jari (NTT DOCOMO) comments.</w:t>
      </w:r>
    </w:p>
    <w:p w14:paraId="3822528E" w14:textId="77777777" w:rsidR="00083A3E" w:rsidRDefault="00083A3E" w:rsidP="00083A3E">
      <w:pPr>
        <w:pStyle w:val="FP"/>
        <w:keepNext/>
        <w:rPr>
          <w:i/>
          <w:iCs/>
          <w:sz w:val="18"/>
          <w:szCs w:val="18"/>
        </w:rPr>
      </w:pPr>
      <w:r w:rsidRPr="005B25A1">
        <w:rPr>
          <w:i/>
          <w:iCs/>
          <w:sz w:val="18"/>
          <w:szCs w:val="18"/>
        </w:rPr>
        <w:t>Sebastian (Qualcomm) replies to Huawei.</w:t>
      </w:r>
    </w:p>
    <w:p w14:paraId="17C5DBEB" w14:textId="77777777" w:rsidR="00083A3E" w:rsidRDefault="00083A3E" w:rsidP="00083A3E">
      <w:pPr>
        <w:pStyle w:val="FP"/>
        <w:keepNext/>
        <w:rPr>
          <w:i/>
          <w:iCs/>
          <w:sz w:val="18"/>
          <w:szCs w:val="18"/>
        </w:rPr>
      </w:pPr>
      <w:r w:rsidRPr="005B25A1">
        <w:rPr>
          <w:i/>
          <w:iCs/>
          <w:sz w:val="18"/>
          <w:szCs w:val="18"/>
        </w:rPr>
        <w:t>Sebastian (Qualcomm) provides r06.</w:t>
      </w:r>
    </w:p>
    <w:p w14:paraId="1C92810B" w14:textId="77777777" w:rsidR="00083A3E" w:rsidRDefault="00083A3E" w:rsidP="00083A3E">
      <w:pPr>
        <w:pStyle w:val="FP"/>
        <w:keepNext/>
        <w:rPr>
          <w:i/>
          <w:iCs/>
          <w:sz w:val="18"/>
          <w:szCs w:val="18"/>
        </w:rPr>
      </w:pPr>
      <w:r w:rsidRPr="005B25A1">
        <w:rPr>
          <w:i/>
          <w:iCs/>
          <w:sz w:val="18"/>
          <w:szCs w:val="18"/>
        </w:rPr>
        <w:t>Shabnam (Ericsson) provides comments with r05, sorry it seems we are completely out of sync with revision number. There was no r05 so I uploaded r05. Merger and a clean version will be needed with r06 from Qualcomm.</w:t>
      </w:r>
    </w:p>
    <w:p w14:paraId="3B6D3F17" w14:textId="77777777" w:rsidR="00083A3E" w:rsidRDefault="00083A3E" w:rsidP="00083A3E">
      <w:pPr>
        <w:pStyle w:val="FP"/>
        <w:keepNext/>
        <w:rPr>
          <w:i/>
          <w:iCs/>
          <w:sz w:val="18"/>
          <w:szCs w:val="18"/>
        </w:rPr>
      </w:pPr>
      <w:r w:rsidRPr="005B25A1">
        <w:rPr>
          <w:i/>
          <w:iCs/>
          <w:sz w:val="18"/>
          <w:szCs w:val="18"/>
        </w:rPr>
        <w:t>Devaki (Nokia) provides r09 (without the TSCTSF subscription for impacted UE(s)) and r10 (without the TSCTSF subscription for impacted UE(s)), considering the open discussion still based on r03. Kindly ignore r07/r08.</w:t>
      </w:r>
    </w:p>
    <w:p w14:paraId="691A22C1" w14:textId="77777777" w:rsidR="00083A3E" w:rsidRDefault="00083A3E" w:rsidP="00083A3E">
      <w:pPr>
        <w:pStyle w:val="FP"/>
        <w:keepNext/>
        <w:rPr>
          <w:i/>
          <w:iCs/>
          <w:sz w:val="18"/>
          <w:szCs w:val="18"/>
        </w:rPr>
      </w:pPr>
      <w:r w:rsidRPr="005B25A1">
        <w:rPr>
          <w:i/>
          <w:iCs/>
          <w:sz w:val="18"/>
          <w:szCs w:val="18"/>
        </w:rPr>
        <w:t>Runze (Huawei) replies to Jari (NTT DOCOMO).</w:t>
      </w:r>
    </w:p>
    <w:p w14:paraId="2AB4384E" w14:textId="77777777" w:rsidR="00083A3E" w:rsidRDefault="00083A3E" w:rsidP="00083A3E">
      <w:pPr>
        <w:pStyle w:val="FP"/>
        <w:keepNext/>
        <w:rPr>
          <w:i/>
          <w:iCs/>
          <w:sz w:val="18"/>
          <w:szCs w:val="18"/>
        </w:rPr>
      </w:pPr>
      <w:r w:rsidRPr="005B25A1">
        <w:rPr>
          <w:i/>
          <w:iCs/>
          <w:sz w:val="18"/>
          <w:szCs w:val="18"/>
        </w:rPr>
        <w:t>Runze (Huawei) replies to Sebastian (Qualcomm) and provides r11(based on r09).</w:t>
      </w:r>
    </w:p>
    <w:p w14:paraId="5EE0DB48" w14:textId="77777777" w:rsidR="00083A3E" w:rsidRDefault="00083A3E" w:rsidP="00083A3E">
      <w:pPr>
        <w:pStyle w:val="FP"/>
        <w:keepNext/>
        <w:rPr>
          <w:i/>
          <w:iCs/>
          <w:sz w:val="18"/>
          <w:szCs w:val="18"/>
        </w:rPr>
      </w:pPr>
      <w:r w:rsidRPr="005B25A1">
        <w:rPr>
          <w:i/>
          <w:iCs/>
          <w:sz w:val="18"/>
          <w:szCs w:val="18"/>
        </w:rPr>
        <w:t>Sang-Jun (Samsung) provides r12.</w:t>
      </w:r>
    </w:p>
    <w:p w14:paraId="734935EA" w14:textId="77777777" w:rsidR="00083A3E" w:rsidRDefault="00083A3E" w:rsidP="00083A3E">
      <w:pPr>
        <w:pStyle w:val="FP"/>
        <w:keepNext/>
        <w:rPr>
          <w:i/>
          <w:iCs/>
          <w:sz w:val="18"/>
          <w:szCs w:val="18"/>
        </w:rPr>
      </w:pPr>
      <w:r w:rsidRPr="005B25A1">
        <w:rPr>
          <w:i/>
          <w:iCs/>
          <w:sz w:val="18"/>
          <w:szCs w:val="18"/>
        </w:rPr>
        <w:t>Jari (NTT DOCOMO) responds to Runze.</w:t>
      </w:r>
    </w:p>
    <w:p w14:paraId="5AA64D43" w14:textId="77777777" w:rsidR="00083A3E" w:rsidRDefault="00083A3E" w:rsidP="00083A3E">
      <w:pPr>
        <w:pStyle w:val="FP"/>
        <w:keepNext/>
        <w:rPr>
          <w:i/>
          <w:iCs/>
          <w:sz w:val="18"/>
          <w:szCs w:val="18"/>
        </w:rPr>
      </w:pPr>
      <w:r w:rsidRPr="005B25A1">
        <w:rPr>
          <w:i/>
          <w:iCs/>
          <w:sz w:val="18"/>
          <w:szCs w:val="18"/>
        </w:rPr>
        <w:t>Sebastian (Qualcomm) has the same questions as raised by Jari.</w:t>
      </w:r>
    </w:p>
    <w:p w14:paraId="38EEFBE6" w14:textId="77777777" w:rsidR="00083A3E" w:rsidRDefault="00083A3E" w:rsidP="00083A3E">
      <w:pPr>
        <w:pStyle w:val="FP"/>
        <w:keepNext/>
        <w:rPr>
          <w:i/>
          <w:iCs/>
          <w:sz w:val="18"/>
          <w:szCs w:val="18"/>
        </w:rPr>
      </w:pPr>
      <w:r w:rsidRPr="005B25A1">
        <w:rPr>
          <w:i/>
          <w:iCs/>
          <w:sz w:val="18"/>
          <w:szCs w:val="18"/>
        </w:rPr>
        <w:t>Sebastian (Qualcomm) provides r13.</w:t>
      </w:r>
    </w:p>
    <w:p w14:paraId="43428A5C" w14:textId="77777777" w:rsidR="00083A3E" w:rsidRDefault="00083A3E" w:rsidP="00083A3E">
      <w:pPr>
        <w:pStyle w:val="FP"/>
        <w:keepNext/>
        <w:rPr>
          <w:i/>
          <w:iCs/>
          <w:sz w:val="18"/>
          <w:szCs w:val="18"/>
        </w:rPr>
      </w:pPr>
      <w:r w:rsidRPr="005B25A1">
        <w:rPr>
          <w:i/>
          <w:iCs/>
          <w:sz w:val="18"/>
          <w:szCs w:val="18"/>
        </w:rPr>
        <w:t>Jari (NTT DOCOMO) provides r14.</w:t>
      </w:r>
    </w:p>
    <w:p w14:paraId="6AC2C329" w14:textId="77777777" w:rsidR="00083A3E" w:rsidRDefault="00083A3E" w:rsidP="00083A3E">
      <w:pPr>
        <w:pStyle w:val="FP"/>
        <w:keepNext/>
        <w:rPr>
          <w:i/>
          <w:iCs/>
          <w:sz w:val="18"/>
          <w:szCs w:val="18"/>
        </w:rPr>
      </w:pPr>
      <w:r w:rsidRPr="005B25A1">
        <w:rPr>
          <w:i/>
          <w:iCs/>
          <w:sz w:val="18"/>
          <w:szCs w:val="18"/>
        </w:rPr>
        <w:t>Shabnam (Ericsson) provides comments r15.</w:t>
      </w:r>
    </w:p>
    <w:p w14:paraId="4CC5F0A2" w14:textId="77777777" w:rsidR="00083A3E" w:rsidRDefault="00083A3E" w:rsidP="00083A3E">
      <w:pPr>
        <w:pStyle w:val="FP"/>
        <w:keepNext/>
        <w:rPr>
          <w:i/>
          <w:iCs/>
          <w:sz w:val="18"/>
          <w:szCs w:val="18"/>
        </w:rPr>
      </w:pPr>
      <w:r w:rsidRPr="005B25A1">
        <w:rPr>
          <w:i/>
          <w:iCs/>
          <w:sz w:val="18"/>
          <w:szCs w:val="18"/>
        </w:rPr>
        <w:t>Sebastian (Qualcomm) is not ok with r15.</w:t>
      </w:r>
    </w:p>
    <w:p w14:paraId="60AD508A" w14:textId="77777777" w:rsidR="00083A3E" w:rsidRDefault="00083A3E" w:rsidP="00083A3E">
      <w:pPr>
        <w:pStyle w:val="FP"/>
        <w:keepNext/>
        <w:rPr>
          <w:i/>
          <w:iCs/>
          <w:sz w:val="18"/>
          <w:szCs w:val="18"/>
        </w:rPr>
      </w:pPr>
      <w:r w:rsidRPr="005B25A1">
        <w:rPr>
          <w:i/>
          <w:iCs/>
          <w:sz w:val="18"/>
          <w:szCs w:val="18"/>
        </w:rPr>
        <w:t>==== Revisions Deadline ====.</w:t>
      </w:r>
    </w:p>
    <w:p w14:paraId="73F7A83A" w14:textId="77777777" w:rsidR="00083A3E" w:rsidRDefault="00083A3E" w:rsidP="00083A3E">
      <w:pPr>
        <w:pStyle w:val="FP"/>
        <w:keepNext/>
        <w:rPr>
          <w:i/>
          <w:iCs/>
          <w:sz w:val="18"/>
          <w:szCs w:val="18"/>
        </w:rPr>
      </w:pPr>
      <w:r w:rsidRPr="005B25A1">
        <w:rPr>
          <w:i/>
          <w:iCs/>
          <w:sz w:val="18"/>
          <w:szCs w:val="18"/>
        </w:rPr>
        <w:t xml:space="preserve">Shabnam (Ericsson) objects to any revision that removes </w:t>
      </w:r>
      <w:proofErr w:type="spellStart"/>
      <w:r w:rsidRPr="005B25A1">
        <w:rPr>
          <w:i/>
          <w:iCs/>
          <w:sz w:val="18"/>
          <w:szCs w:val="18"/>
        </w:rPr>
        <w:t>clockclass</w:t>
      </w:r>
      <w:proofErr w:type="spellEnd"/>
      <w:r w:rsidRPr="005B25A1">
        <w:rPr>
          <w:i/>
          <w:iCs/>
          <w:sz w:val="18"/>
          <w:szCs w:val="18"/>
        </w:rPr>
        <w:t>, as explained in the thread 0322 LS out, which we need to approve together, we believe ITU-T response includes this as one parameter so we should get RAN feedback before ruling it out.</w:t>
      </w:r>
    </w:p>
    <w:p w14:paraId="7EFDC110" w14:textId="77777777" w:rsidR="00083A3E" w:rsidRDefault="00083A3E" w:rsidP="00083A3E">
      <w:pPr>
        <w:pStyle w:val="FP"/>
        <w:keepNext/>
        <w:rPr>
          <w:i/>
          <w:iCs/>
          <w:sz w:val="18"/>
          <w:szCs w:val="18"/>
        </w:rPr>
      </w:pPr>
      <w:r w:rsidRPr="005B25A1">
        <w:rPr>
          <w:i/>
          <w:iCs/>
          <w:sz w:val="18"/>
          <w:szCs w:val="18"/>
        </w:rPr>
        <w:t>Shabnam (Ericsson) can only accept r15, objects to other revisions, also needs to be approved together with the LS out in revision of 0322.</w:t>
      </w:r>
    </w:p>
    <w:p w14:paraId="67E476B9" w14:textId="77777777" w:rsidR="00083A3E" w:rsidRDefault="00083A3E" w:rsidP="00083A3E">
      <w:pPr>
        <w:pStyle w:val="FP"/>
        <w:keepNext/>
        <w:rPr>
          <w:i/>
          <w:iCs/>
          <w:sz w:val="18"/>
          <w:szCs w:val="18"/>
        </w:rPr>
      </w:pPr>
      <w:r w:rsidRPr="005B25A1">
        <w:rPr>
          <w:i/>
          <w:iCs/>
          <w:sz w:val="18"/>
          <w:szCs w:val="18"/>
        </w:rPr>
        <w:t>Devaki (Nokia) comments.</w:t>
      </w:r>
    </w:p>
    <w:p w14:paraId="42AB9769" w14:textId="77777777" w:rsidR="00083A3E" w:rsidRDefault="00083A3E" w:rsidP="00083A3E">
      <w:pPr>
        <w:pStyle w:val="FP"/>
        <w:keepNext/>
        <w:rPr>
          <w:i/>
          <w:iCs/>
          <w:sz w:val="18"/>
          <w:szCs w:val="18"/>
        </w:rPr>
      </w:pPr>
      <w:r w:rsidRPr="005B25A1">
        <w:rPr>
          <w:i/>
          <w:iCs/>
          <w:sz w:val="18"/>
          <w:szCs w:val="18"/>
        </w:rPr>
        <w:t>Runze (Huawei) replies to Jari (NTT DOCOM).</w:t>
      </w:r>
    </w:p>
    <w:p w14:paraId="4BDC68D1" w14:textId="77777777" w:rsidR="00083A3E" w:rsidRDefault="00083A3E" w:rsidP="00083A3E">
      <w:pPr>
        <w:pStyle w:val="FP"/>
        <w:keepNext/>
        <w:rPr>
          <w:i/>
          <w:iCs/>
          <w:sz w:val="18"/>
          <w:szCs w:val="18"/>
        </w:rPr>
      </w:pPr>
      <w:r w:rsidRPr="005B25A1">
        <w:rPr>
          <w:i/>
          <w:iCs/>
          <w:sz w:val="18"/>
          <w:szCs w:val="18"/>
        </w:rPr>
        <w:t>Runze (Huawei) provides more justification to Jari (NTT DOCOM).</w:t>
      </w:r>
    </w:p>
    <w:p w14:paraId="61ADF350" w14:textId="77777777" w:rsidR="00083A3E" w:rsidRPr="005B25A1" w:rsidRDefault="00083A3E" w:rsidP="00083A3E">
      <w:pPr>
        <w:pStyle w:val="FP"/>
        <w:keepNext/>
        <w:rPr>
          <w:i/>
          <w:iCs/>
          <w:sz w:val="18"/>
          <w:szCs w:val="18"/>
        </w:rPr>
      </w:pPr>
    </w:p>
    <w:p w14:paraId="6E8896DD" w14:textId="77777777" w:rsidR="00083A3E" w:rsidRPr="005B25A1" w:rsidRDefault="00083A3E" w:rsidP="00083A3E">
      <w:pPr>
        <w:keepNext/>
        <w:keepLines/>
        <w:rPr>
          <w:b/>
          <w:bCs/>
        </w:rPr>
      </w:pPr>
      <w:r>
        <w:rPr>
          <w:b/>
          <w:bCs/>
        </w:rPr>
        <w:t>CC#3 Discussion:</w:t>
      </w:r>
    </w:p>
    <w:p w14:paraId="5E17AD12" w14:textId="2A3ECDCE" w:rsidR="00FC5294" w:rsidRDefault="00083A3E" w:rsidP="001B1549">
      <w:pPr>
        <w:rPr>
          <w:lang w:eastAsia="en-US"/>
        </w:rPr>
      </w:pPr>
      <w:r>
        <w:rPr>
          <w:lang w:eastAsia="en-US"/>
        </w:rPr>
        <w:t>Nokia provided _r16, indicating the changes from _r15. Qualcomm commented that whether PDP Clock Class will be used is to be determined during the normative phase. This should be commented on over e-mail and may be checked in CC#4 if needed.</w:t>
      </w:r>
    </w:p>
    <w:p w14:paraId="58C6ED67" w14:textId="466A3426" w:rsidR="00083A3E" w:rsidRDefault="00083A3E" w:rsidP="001B1549">
      <w:pPr>
        <w:rPr>
          <w:lang w:eastAsia="en-US"/>
        </w:rPr>
      </w:pPr>
    </w:p>
    <w:p w14:paraId="287C40FA" w14:textId="77777777" w:rsidR="0080209C" w:rsidRDefault="0080209C" w:rsidP="0080209C">
      <w:pPr>
        <w:pStyle w:val="NormTop"/>
      </w:pPr>
      <w:r>
        <w:rPr>
          <w:color w:val="0000FF"/>
        </w:rPr>
        <w:t>S2-2300464</w:t>
      </w:r>
      <w:r w:rsidRPr="00D53282">
        <w:t xml:space="preserve"> </w:t>
      </w:r>
      <w:r>
        <w:t>(P-CR) 23.700-87: KI #1, update of conclusions on DC application ID . (Source: Qualcomm Incorporated,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 of conclusions for the usage of DC application ID in SDP.</w:t>
      </w:r>
    </w:p>
    <w:p w14:paraId="41D57250" w14:textId="77777777" w:rsidR="0080209C" w:rsidRPr="005B25A1" w:rsidRDefault="0080209C" w:rsidP="0080209C">
      <w:pPr>
        <w:pStyle w:val="FP"/>
        <w:keepNext/>
        <w:rPr>
          <w:b/>
          <w:bCs/>
          <w:i/>
          <w:iCs/>
          <w:sz w:val="18"/>
          <w:szCs w:val="18"/>
        </w:rPr>
      </w:pPr>
      <w:r w:rsidRPr="005B25A1">
        <w:rPr>
          <w:b/>
          <w:bCs/>
          <w:i/>
          <w:iCs/>
          <w:sz w:val="18"/>
          <w:szCs w:val="18"/>
        </w:rPr>
        <w:t>e-mail discussion:</w:t>
      </w:r>
    </w:p>
    <w:p w14:paraId="348F4972" w14:textId="77777777" w:rsidR="0080209C" w:rsidRDefault="0080209C" w:rsidP="0080209C">
      <w:pPr>
        <w:pStyle w:val="FP"/>
        <w:keepNext/>
        <w:rPr>
          <w:i/>
          <w:iCs/>
          <w:sz w:val="18"/>
          <w:szCs w:val="18"/>
        </w:rPr>
      </w:pPr>
      <w:r w:rsidRPr="005B25A1">
        <w:rPr>
          <w:i/>
          <w:iCs/>
          <w:sz w:val="18"/>
          <w:szCs w:val="18"/>
        </w:rPr>
        <w:t>George Foti (Ericsson) provides comments.</w:t>
      </w:r>
    </w:p>
    <w:p w14:paraId="780160D8" w14:textId="77777777" w:rsidR="0080209C" w:rsidRDefault="0080209C" w:rsidP="0080209C">
      <w:pPr>
        <w:pStyle w:val="FP"/>
        <w:keepNext/>
        <w:rPr>
          <w:i/>
          <w:iCs/>
          <w:sz w:val="18"/>
          <w:szCs w:val="18"/>
        </w:rPr>
      </w:pPr>
      <w:r w:rsidRPr="005B25A1">
        <w:rPr>
          <w:i/>
          <w:iCs/>
          <w:sz w:val="18"/>
          <w:szCs w:val="18"/>
        </w:rPr>
        <w:t>Kefeng Zhang (Qualcomm replies George Foti (Ericsson) comments.</w:t>
      </w:r>
    </w:p>
    <w:p w14:paraId="67ED34C7" w14:textId="77777777" w:rsidR="0080209C" w:rsidRDefault="0080209C" w:rsidP="0080209C">
      <w:pPr>
        <w:pStyle w:val="FP"/>
        <w:keepNext/>
        <w:rPr>
          <w:i/>
          <w:iCs/>
          <w:sz w:val="18"/>
          <w:szCs w:val="18"/>
        </w:rPr>
      </w:pPr>
      <w:r w:rsidRPr="005B25A1">
        <w:rPr>
          <w:i/>
          <w:iCs/>
          <w:sz w:val="18"/>
          <w:szCs w:val="18"/>
        </w:rPr>
        <w:t>==== Revisions Deadline ====.</w:t>
      </w:r>
    </w:p>
    <w:p w14:paraId="120EAF4E" w14:textId="77777777" w:rsidR="0080209C" w:rsidRDefault="0080209C" w:rsidP="0080209C">
      <w:pPr>
        <w:pStyle w:val="FP"/>
        <w:keepNext/>
        <w:rPr>
          <w:i/>
          <w:iCs/>
          <w:sz w:val="18"/>
          <w:szCs w:val="18"/>
        </w:rPr>
      </w:pPr>
      <w:r w:rsidRPr="005B25A1">
        <w:rPr>
          <w:i/>
          <w:iCs/>
          <w:sz w:val="18"/>
          <w:szCs w:val="18"/>
        </w:rPr>
        <w:t xml:space="preserve">George (Ericsson) proposes to postpone the </w:t>
      </w:r>
      <w:proofErr w:type="spellStart"/>
      <w:r w:rsidRPr="005B25A1">
        <w:rPr>
          <w:i/>
          <w:iCs/>
          <w:sz w:val="18"/>
          <w:szCs w:val="18"/>
        </w:rPr>
        <w:t>pCR</w:t>
      </w:r>
      <w:proofErr w:type="spellEnd"/>
      <w:r w:rsidRPr="005B25A1">
        <w:rPr>
          <w:i/>
          <w:iCs/>
          <w:sz w:val="18"/>
          <w:szCs w:val="18"/>
        </w:rPr>
        <w:t>. It is unclear what this additional information is. SA4 is only discussing application binding. The text is not relevant for SA2.</w:t>
      </w:r>
    </w:p>
    <w:p w14:paraId="58680439" w14:textId="77777777" w:rsidR="0080209C" w:rsidRDefault="0080209C" w:rsidP="0080209C">
      <w:pPr>
        <w:pStyle w:val="FP"/>
        <w:keepNext/>
        <w:rPr>
          <w:i/>
          <w:iCs/>
          <w:sz w:val="18"/>
          <w:szCs w:val="18"/>
        </w:rPr>
      </w:pPr>
      <w:r w:rsidRPr="005B25A1">
        <w:rPr>
          <w:i/>
          <w:iCs/>
          <w:sz w:val="18"/>
          <w:szCs w:val="18"/>
        </w:rPr>
        <w:t xml:space="preserve">Kefeng (Qualcomm) replies George (Ericsson) comments and ask for approval of the </w:t>
      </w:r>
      <w:proofErr w:type="spellStart"/>
      <w:r w:rsidRPr="005B25A1">
        <w:rPr>
          <w:i/>
          <w:iCs/>
          <w:sz w:val="18"/>
          <w:szCs w:val="18"/>
        </w:rPr>
        <w:t>pCR</w:t>
      </w:r>
      <w:proofErr w:type="spellEnd"/>
      <w:r w:rsidRPr="005B25A1">
        <w:rPr>
          <w:i/>
          <w:iCs/>
          <w:sz w:val="18"/>
          <w:szCs w:val="18"/>
        </w:rPr>
        <w:t>.</w:t>
      </w:r>
    </w:p>
    <w:p w14:paraId="2976E416" w14:textId="77777777" w:rsidR="0080209C" w:rsidRDefault="0080209C" w:rsidP="0080209C">
      <w:pPr>
        <w:pStyle w:val="FP"/>
        <w:keepNext/>
        <w:rPr>
          <w:i/>
          <w:iCs/>
          <w:sz w:val="18"/>
          <w:szCs w:val="18"/>
        </w:rPr>
      </w:pPr>
      <w:r w:rsidRPr="005B25A1">
        <w:rPr>
          <w:i/>
          <w:iCs/>
          <w:sz w:val="18"/>
          <w:szCs w:val="18"/>
        </w:rPr>
        <w:t xml:space="preserve">Kefeng (Qualcomm) proposes to approve the </w:t>
      </w:r>
      <w:proofErr w:type="spellStart"/>
      <w:r w:rsidRPr="005B25A1">
        <w:rPr>
          <w:i/>
          <w:iCs/>
          <w:sz w:val="18"/>
          <w:szCs w:val="18"/>
        </w:rPr>
        <w:t>pCR</w:t>
      </w:r>
      <w:proofErr w:type="spellEnd"/>
      <w:r w:rsidRPr="005B25A1">
        <w:rPr>
          <w:i/>
          <w:iCs/>
          <w:sz w:val="18"/>
          <w:szCs w:val="18"/>
        </w:rPr>
        <w:t xml:space="preserve"> with following changes:</w:t>
      </w:r>
    </w:p>
    <w:p w14:paraId="5118F09D" w14:textId="77777777" w:rsidR="0080209C" w:rsidRDefault="0080209C" w:rsidP="0080209C">
      <w:pPr>
        <w:pStyle w:val="FP"/>
        <w:keepNext/>
        <w:rPr>
          <w:i/>
          <w:iCs/>
          <w:sz w:val="18"/>
          <w:szCs w:val="18"/>
        </w:rPr>
      </w:pPr>
      <w:r w:rsidRPr="005B25A1">
        <w:rPr>
          <w:i/>
          <w:iCs/>
          <w:sz w:val="18"/>
          <w:szCs w:val="18"/>
        </w:rPr>
        <w:t>Removing the second bullet ' - When multiple Data Channels with different endpoints ...' and NOTE 4.</w:t>
      </w:r>
    </w:p>
    <w:p w14:paraId="44D3A1F5" w14:textId="77777777" w:rsidR="0080209C" w:rsidRDefault="0080209C" w:rsidP="0080209C">
      <w:pPr>
        <w:pStyle w:val="FP"/>
        <w:keepNext/>
        <w:rPr>
          <w:i/>
          <w:iCs/>
          <w:sz w:val="18"/>
          <w:szCs w:val="18"/>
        </w:rPr>
      </w:pPr>
      <w:r w:rsidRPr="005B25A1">
        <w:rPr>
          <w:i/>
          <w:iCs/>
          <w:sz w:val="18"/>
          <w:szCs w:val="18"/>
        </w:rPr>
        <w:t>Rainer (Nokia) is ok with 464.</w:t>
      </w:r>
    </w:p>
    <w:p w14:paraId="05F91590" w14:textId="77777777" w:rsidR="0080209C" w:rsidRDefault="0080209C" w:rsidP="0080209C">
      <w:pPr>
        <w:pStyle w:val="FP"/>
        <w:keepNext/>
        <w:rPr>
          <w:i/>
          <w:iCs/>
          <w:sz w:val="18"/>
          <w:szCs w:val="18"/>
        </w:rPr>
      </w:pPr>
      <w:r w:rsidRPr="005B25A1">
        <w:rPr>
          <w:i/>
          <w:iCs/>
          <w:sz w:val="18"/>
          <w:szCs w:val="18"/>
        </w:rPr>
        <w:t>Rainer (Nokia) is ok to remove the second bullet.</w:t>
      </w:r>
    </w:p>
    <w:p w14:paraId="3FBCFBD2" w14:textId="77777777" w:rsidR="0080209C" w:rsidRDefault="0080209C" w:rsidP="0080209C">
      <w:pPr>
        <w:pStyle w:val="FP"/>
        <w:keepNext/>
        <w:rPr>
          <w:i/>
          <w:iCs/>
          <w:sz w:val="18"/>
          <w:szCs w:val="18"/>
        </w:rPr>
      </w:pPr>
      <w:r w:rsidRPr="005B25A1">
        <w:rPr>
          <w:i/>
          <w:iCs/>
          <w:sz w:val="18"/>
          <w:szCs w:val="18"/>
        </w:rPr>
        <w:t>George (Ericsson) provides response. If U remove this bullet I would be OK than.</w:t>
      </w:r>
    </w:p>
    <w:p w14:paraId="50157E35" w14:textId="77777777" w:rsidR="0080209C" w:rsidRPr="005B25A1" w:rsidRDefault="0080209C" w:rsidP="0080209C">
      <w:pPr>
        <w:pStyle w:val="FP"/>
        <w:keepNext/>
        <w:rPr>
          <w:i/>
          <w:iCs/>
          <w:sz w:val="18"/>
          <w:szCs w:val="18"/>
        </w:rPr>
      </w:pPr>
    </w:p>
    <w:p w14:paraId="44691CAC" w14:textId="77777777" w:rsidR="00083A3E" w:rsidRPr="005B25A1" w:rsidRDefault="00083A3E" w:rsidP="00083A3E">
      <w:pPr>
        <w:keepNext/>
        <w:keepLines/>
        <w:rPr>
          <w:b/>
          <w:bCs/>
        </w:rPr>
      </w:pPr>
      <w:r>
        <w:rPr>
          <w:b/>
          <w:bCs/>
        </w:rPr>
        <w:t>CC#3 Discussion:</w:t>
      </w:r>
    </w:p>
    <w:p w14:paraId="6057E1C8" w14:textId="0807FEC9" w:rsidR="00083A3E" w:rsidRDefault="00083A3E" w:rsidP="001B1549">
      <w:pPr>
        <w:rPr>
          <w:lang w:eastAsia="en-US"/>
        </w:rPr>
      </w:pPr>
      <w:r>
        <w:rPr>
          <w:lang w:eastAsia="en-US"/>
        </w:rPr>
        <w:t xml:space="preserve">If there are no issues with r00 + </w:t>
      </w:r>
      <w:r w:rsidR="0080209C">
        <w:rPr>
          <w:lang w:eastAsia="en-US"/>
        </w:rPr>
        <w:t xml:space="preserve">NOTE </w:t>
      </w:r>
      <w:r>
        <w:rPr>
          <w:lang w:eastAsia="en-US"/>
        </w:rPr>
        <w:t>by the comments deadline, then this will be agreed and revised.</w:t>
      </w:r>
    </w:p>
    <w:p w14:paraId="2CE82F60" w14:textId="77777777" w:rsidR="00083A3E" w:rsidRDefault="00083A3E" w:rsidP="001B1549">
      <w:pPr>
        <w:rPr>
          <w:lang w:eastAsia="en-US"/>
        </w:rPr>
      </w:pPr>
    </w:p>
    <w:p w14:paraId="1BFF738C" w14:textId="77777777" w:rsidR="0080209C" w:rsidRDefault="0080209C" w:rsidP="0080209C">
      <w:pPr>
        <w:pStyle w:val="NormTop"/>
      </w:pPr>
      <w:r>
        <w:rPr>
          <w:color w:val="0000FF"/>
        </w:rPr>
        <w:t>S2-2300499</w:t>
      </w:r>
      <w:r w:rsidRPr="00D53282">
        <w:t xml:space="preserve"> </w:t>
      </w:r>
      <w:r>
        <w:t>(LS OUT) [DRAFT] Reply LS on PDU Set Handling (Source: Tencent, Tencent Cloud)</w:t>
      </w:r>
      <w:r>
        <w:br/>
      </w:r>
      <w:r w:rsidRPr="00D53282">
        <w:rPr>
          <w:b/>
        </w:rPr>
        <w:t>Document for:</w:t>
      </w:r>
      <w:r w:rsidRPr="00D53282">
        <w:t xml:space="preserve"> </w:t>
      </w:r>
      <w:r>
        <w:t>Approval</w:t>
      </w:r>
      <w:r>
        <w:br/>
      </w:r>
      <w:r w:rsidRPr="00D53282">
        <w:rPr>
          <w:b/>
        </w:rPr>
        <w:t>Abstract:</w:t>
      </w:r>
      <w:r w:rsidRPr="00D53282">
        <w:t xml:space="preserve"> </w:t>
      </w:r>
      <w:r>
        <w:br/>
        <w:t>Reply LS to R2-2213351 on PDU set handling.</w:t>
      </w:r>
    </w:p>
    <w:p w14:paraId="320071D1" w14:textId="77777777" w:rsidR="0080209C" w:rsidRPr="00B81031" w:rsidRDefault="0080209C" w:rsidP="0080209C">
      <w:pPr>
        <w:keepNext/>
        <w:keepLines/>
        <w:rPr>
          <w:i/>
        </w:rPr>
      </w:pPr>
      <w:r w:rsidRPr="00B81031">
        <w:rPr>
          <w:b/>
          <w:bCs/>
          <w:i/>
        </w:rPr>
        <w:t>Comment:</w:t>
      </w:r>
      <w:r>
        <w:rPr>
          <w:i/>
        </w:rPr>
        <w:t xml:space="preserve"> S2-2300499: Response to S2-2300053.</w:t>
      </w:r>
    </w:p>
    <w:p w14:paraId="561B1BFE" w14:textId="77777777" w:rsidR="0080209C" w:rsidRPr="005B25A1" w:rsidRDefault="0080209C" w:rsidP="0080209C">
      <w:pPr>
        <w:pStyle w:val="FP"/>
        <w:keepNext/>
        <w:rPr>
          <w:b/>
          <w:bCs/>
          <w:i/>
          <w:iCs/>
          <w:sz w:val="18"/>
          <w:szCs w:val="18"/>
        </w:rPr>
      </w:pPr>
      <w:r w:rsidRPr="005B25A1">
        <w:rPr>
          <w:b/>
          <w:bCs/>
          <w:i/>
          <w:iCs/>
          <w:sz w:val="18"/>
          <w:szCs w:val="18"/>
        </w:rPr>
        <w:t>e-mail discussion:</w:t>
      </w:r>
    </w:p>
    <w:p w14:paraId="690DBA89" w14:textId="77777777" w:rsidR="0080209C" w:rsidRDefault="0080209C" w:rsidP="0080209C">
      <w:pPr>
        <w:pStyle w:val="FP"/>
        <w:keepNext/>
        <w:rPr>
          <w:i/>
          <w:iCs/>
          <w:sz w:val="18"/>
          <w:szCs w:val="18"/>
        </w:rPr>
      </w:pPr>
      <w:r w:rsidRPr="005B25A1">
        <w:rPr>
          <w:i/>
          <w:iCs/>
          <w:sz w:val="18"/>
          <w:szCs w:val="18"/>
        </w:rPr>
        <w:t>Lei(Tencent) provides r01.</w:t>
      </w:r>
    </w:p>
    <w:p w14:paraId="4EB9FCC0" w14:textId="77777777" w:rsidR="0080209C" w:rsidRDefault="0080209C" w:rsidP="0080209C">
      <w:pPr>
        <w:pStyle w:val="FP"/>
        <w:keepNext/>
        <w:rPr>
          <w:i/>
          <w:iCs/>
          <w:sz w:val="18"/>
          <w:szCs w:val="18"/>
        </w:rPr>
      </w:pPr>
      <w:r w:rsidRPr="005B25A1">
        <w:rPr>
          <w:i/>
          <w:iCs/>
          <w:sz w:val="18"/>
          <w:szCs w:val="18"/>
        </w:rPr>
        <w:t>Lei(Tencent) comments and based on some offline discussion, suggest to focus on discussion in 0499 to save people's effort.</w:t>
      </w:r>
    </w:p>
    <w:p w14:paraId="50222991" w14:textId="77777777" w:rsidR="0080209C" w:rsidRDefault="0080209C" w:rsidP="0080209C">
      <w:pPr>
        <w:pStyle w:val="FP"/>
        <w:keepNext/>
        <w:rPr>
          <w:i/>
          <w:iCs/>
          <w:sz w:val="18"/>
          <w:szCs w:val="18"/>
        </w:rPr>
      </w:pPr>
      <w:r w:rsidRPr="005B25A1">
        <w:rPr>
          <w:i/>
          <w:iCs/>
          <w:sz w:val="18"/>
          <w:szCs w:val="18"/>
        </w:rPr>
        <w:t>Dario (Qualcomm) comments and provides r02.</w:t>
      </w:r>
    </w:p>
    <w:p w14:paraId="49A17505" w14:textId="77777777" w:rsidR="0080209C" w:rsidRDefault="0080209C" w:rsidP="0080209C">
      <w:pPr>
        <w:pStyle w:val="FP"/>
        <w:keepNext/>
        <w:rPr>
          <w:i/>
          <w:iCs/>
          <w:sz w:val="18"/>
          <w:szCs w:val="18"/>
        </w:rPr>
      </w:pPr>
      <w:r w:rsidRPr="005B25A1">
        <w:rPr>
          <w:i/>
          <w:iCs/>
          <w:sz w:val="18"/>
          <w:szCs w:val="18"/>
        </w:rPr>
        <w:t>Lei(Tencent) provide comments and explains that choosing 0499 as baseline is supported by several companies and LS content needs to be based on multiple papers. Another revision considering multiple LS relies including 337 is being prepared.</w:t>
      </w:r>
    </w:p>
    <w:p w14:paraId="52131662" w14:textId="77777777" w:rsidR="0080209C" w:rsidRDefault="0080209C" w:rsidP="0080209C">
      <w:pPr>
        <w:pStyle w:val="FP"/>
        <w:keepNext/>
        <w:rPr>
          <w:i/>
          <w:iCs/>
          <w:sz w:val="18"/>
          <w:szCs w:val="18"/>
        </w:rPr>
      </w:pPr>
      <w:r w:rsidRPr="005B25A1">
        <w:rPr>
          <w:i/>
          <w:iCs/>
          <w:sz w:val="18"/>
          <w:szCs w:val="18"/>
        </w:rPr>
        <w:t>Devaki (Nokia) provides r03, simplified version.</w:t>
      </w:r>
    </w:p>
    <w:p w14:paraId="414E9813" w14:textId="77777777" w:rsidR="0080209C" w:rsidRDefault="0080209C" w:rsidP="0080209C">
      <w:pPr>
        <w:pStyle w:val="FP"/>
        <w:keepNext/>
        <w:rPr>
          <w:i/>
          <w:iCs/>
          <w:sz w:val="18"/>
          <w:szCs w:val="18"/>
        </w:rPr>
      </w:pPr>
      <w:r w:rsidRPr="005B25A1">
        <w:rPr>
          <w:i/>
          <w:iCs/>
          <w:sz w:val="18"/>
          <w:szCs w:val="18"/>
        </w:rPr>
        <w:t>Lei(Tencent) agrees with Devaki (Nokia) that some text bring in r02 need to be remove, add some text from r00 to provide a better LS reply structure, provide r04.</w:t>
      </w:r>
    </w:p>
    <w:p w14:paraId="7F2CEF02" w14:textId="77777777" w:rsidR="0080209C" w:rsidRDefault="0080209C" w:rsidP="0080209C">
      <w:pPr>
        <w:pStyle w:val="FP"/>
        <w:keepNext/>
        <w:rPr>
          <w:i/>
          <w:iCs/>
          <w:sz w:val="18"/>
          <w:szCs w:val="18"/>
        </w:rPr>
      </w:pPr>
      <w:r w:rsidRPr="005B25A1">
        <w:rPr>
          <w:i/>
          <w:iCs/>
          <w:sz w:val="18"/>
          <w:szCs w:val="18"/>
        </w:rPr>
        <w:t>Paul (Ericsson) provides r05 and comments.</w:t>
      </w:r>
    </w:p>
    <w:p w14:paraId="79DA2552" w14:textId="77777777" w:rsidR="0080209C" w:rsidRDefault="0080209C" w:rsidP="0080209C">
      <w:pPr>
        <w:pStyle w:val="FP"/>
        <w:keepNext/>
        <w:rPr>
          <w:i/>
          <w:iCs/>
          <w:sz w:val="18"/>
          <w:szCs w:val="18"/>
        </w:rPr>
      </w:pPr>
      <w:r w:rsidRPr="005B25A1">
        <w:rPr>
          <w:i/>
          <w:iCs/>
          <w:sz w:val="18"/>
          <w:szCs w:val="18"/>
        </w:rPr>
        <w:t>Xiaowan Ke(vivo) provides r06.</w:t>
      </w:r>
    </w:p>
    <w:p w14:paraId="40D6B5E6" w14:textId="77777777" w:rsidR="0080209C" w:rsidRDefault="0080209C" w:rsidP="0080209C">
      <w:pPr>
        <w:pStyle w:val="FP"/>
        <w:keepNext/>
        <w:rPr>
          <w:i/>
          <w:iCs/>
          <w:sz w:val="18"/>
          <w:szCs w:val="18"/>
        </w:rPr>
      </w:pPr>
      <w:r w:rsidRPr="005B25A1">
        <w:rPr>
          <w:i/>
          <w:iCs/>
          <w:sz w:val="18"/>
          <w:szCs w:val="18"/>
        </w:rPr>
        <w:t>Hui(Huawei) provides r07.</w:t>
      </w:r>
    </w:p>
    <w:p w14:paraId="080CFCD1" w14:textId="77777777" w:rsidR="0080209C" w:rsidRDefault="0080209C" w:rsidP="0080209C">
      <w:pPr>
        <w:pStyle w:val="FP"/>
        <w:keepNext/>
        <w:rPr>
          <w:i/>
          <w:iCs/>
          <w:sz w:val="18"/>
          <w:szCs w:val="18"/>
        </w:rPr>
      </w:pPr>
      <w:r w:rsidRPr="005B25A1">
        <w:rPr>
          <w:i/>
          <w:iCs/>
          <w:sz w:val="18"/>
          <w:szCs w:val="18"/>
        </w:rPr>
        <w:t>Xiaowan Ke(vivo) suggests Yixue(Tencent) to provide a version without change on change for easy review.</w:t>
      </w:r>
    </w:p>
    <w:p w14:paraId="754BA39B" w14:textId="77777777" w:rsidR="0080209C" w:rsidRDefault="0080209C" w:rsidP="0080209C">
      <w:pPr>
        <w:pStyle w:val="FP"/>
        <w:keepNext/>
        <w:rPr>
          <w:i/>
          <w:iCs/>
          <w:sz w:val="18"/>
          <w:szCs w:val="18"/>
        </w:rPr>
      </w:pPr>
      <w:r w:rsidRPr="005B25A1">
        <w:rPr>
          <w:i/>
          <w:iCs/>
          <w:sz w:val="18"/>
          <w:szCs w:val="18"/>
        </w:rPr>
        <w:t>Lei(Tencent) replies to Xiaowan Ke(vivo) and provides r08 without change on change for easy review.</w:t>
      </w:r>
    </w:p>
    <w:p w14:paraId="71D06EA9" w14:textId="77777777" w:rsidR="0080209C" w:rsidRDefault="0080209C" w:rsidP="0080209C">
      <w:pPr>
        <w:pStyle w:val="FP"/>
        <w:keepNext/>
        <w:rPr>
          <w:i/>
          <w:iCs/>
          <w:sz w:val="18"/>
          <w:szCs w:val="18"/>
        </w:rPr>
      </w:pPr>
      <w:r w:rsidRPr="005B25A1">
        <w:rPr>
          <w:i/>
          <w:iCs/>
          <w:sz w:val="18"/>
          <w:szCs w:val="18"/>
        </w:rPr>
        <w:t>Mukesh (MediaTek) provides v09.</w:t>
      </w:r>
    </w:p>
    <w:p w14:paraId="64324540" w14:textId="77777777" w:rsidR="0080209C" w:rsidRDefault="0080209C" w:rsidP="0080209C">
      <w:pPr>
        <w:pStyle w:val="FP"/>
        <w:keepNext/>
        <w:rPr>
          <w:i/>
          <w:iCs/>
          <w:sz w:val="18"/>
          <w:szCs w:val="18"/>
        </w:rPr>
      </w:pPr>
      <w:r w:rsidRPr="005B25A1">
        <w:rPr>
          <w:i/>
          <w:iCs/>
          <w:sz w:val="18"/>
          <w:szCs w:val="18"/>
        </w:rPr>
        <w:t>Mukesh (MediaTek) provides r10.</w:t>
      </w:r>
    </w:p>
    <w:p w14:paraId="77978BD4" w14:textId="77777777" w:rsidR="0080209C" w:rsidRDefault="0080209C" w:rsidP="0080209C">
      <w:pPr>
        <w:pStyle w:val="FP"/>
        <w:keepNext/>
        <w:rPr>
          <w:i/>
          <w:iCs/>
          <w:sz w:val="18"/>
          <w:szCs w:val="18"/>
        </w:rPr>
      </w:pPr>
      <w:r w:rsidRPr="005B25A1">
        <w:rPr>
          <w:i/>
          <w:iCs/>
          <w:sz w:val="18"/>
          <w:szCs w:val="18"/>
        </w:rPr>
        <w:t>Chunshan(CATT) provides r11.</w:t>
      </w:r>
    </w:p>
    <w:p w14:paraId="0BDC2D38" w14:textId="77777777" w:rsidR="0080209C" w:rsidRDefault="0080209C" w:rsidP="0080209C">
      <w:pPr>
        <w:pStyle w:val="FP"/>
        <w:keepNext/>
        <w:rPr>
          <w:i/>
          <w:iCs/>
          <w:sz w:val="18"/>
          <w:szCs w:val="18"/>
        </w:rPr>
      </w:pPr>
      <w:r w:rsidRPr="005B25A1">
        <w:rPr>
          <w:i/>
          <w:iCs/>
          <w:sz w:val="18"/>
          <w:szCs w:val="18"/>
        </w:rPr>
        <w:t>Lei(Tencent) provides comments and provide r12.</w:t>
      </w:r>
    </w:p>
    <w:p w14:paraId="18BF71B9" w14:textId="77777777" w:rsidR="0080209C" w:rsidRDefault="0080209C" w:rsidP="0080209C">
      <w:pPr>
        <w:pStyle w:val="FP"/>
        <w:keepNext/>
        <w:rPr>
          <w:i/>
          <w:iCs/>
          <w:sz w:val="18"/>
          <w:szCs w:val="18"/>
        </w:rPr>
      </w:pPr>
      <w:r w:rsidRPr="005B25A1">
        <w:rPr>
          <w:i/>
          <w:iCs/>
          <w:sz w:val="18"/>
          <w:szCs w:val="18"/>
        </w:rPr>
        <w:t>Mike (</w:t>
      </w:r>
      <w:proofErr w:type="spellStart"/>
      <w:r w:rsidRPr="005B25A1">
        <w:rPr>
          <w:i/>
          <w:iCs/>
          <w:sz w:val="18"/>
          <w:szCs w:val="18"/>
        </w:rPr>
        <w:t>InterDigital</w:t>
      </w:r>
      <w:proofErr w:type="spellEnd"/>
      <w:r w:rsidRPr="005B25A1">
        <w:rPr>
          <w:i/>
          <w:iCs/>
          <w:sz w:val="18"/>
          <w:szCs w:val="18"/>
        </w:rPr>
        <w:t>) comments and provides r13.</w:t>
      </w:r>
    </w:p>
    <w:p w14:paraId="037A786A" w14:textId="77777777" w:rsidR="0080209C" w:rsidRDefault="0080209C" w:rsidP="0080209C">
      <w:pPr>
        <w:pStyle w:val="FP"/>
        <w:keepNext/>
        <w:rPr>
          <w:i/>
          <w:iCs/>
          <w:sz w:val="18"/>
          <w:szCs w:val="18"/>
        </w:rPr>
      </w:pPr>
      <w:r w:rsidRPr="005B25A1">
        <w:rPr>
          <w:i/>
          <w:iCs/>
          <w:sz w:val="18"/>
          <w:szCs w:val="18"/>
        </w:rPr>
        <w:t>Saso (Intel) provides r14.</w:t>
      </w:r>
    </w:p>
    <w:p w14:paraId="0C6A2273" w14:textId="77777777" w:rsidR="0080209C" w:rsidRDefault="0080209C" w:rsidP="0080209C">
      <w:pPr>
        <w:pStyle w:val="FP"/>
        <w:keepNext/>
        <w:rPr>
          <w:i/>
          <w:iCs/>
          <w:sz w:val="18"/>
          <w:szCs w:val="18"/>
        </w:rPr>
      </w:pPr>
      <w:r w:rsidRPr="005B25A1">
        <w:rPr>
          <w:i/>
          <w:iCs/>
          <w:sz w:val="18"/>
          <w:szCs w:val="18"/>
        </w:rPr>
        <w:t>Ellen (Google) comments and provides r15.</w:t>
      </w:r>
    </w:p>
    <w:p w14:paraId="5EB84222" w14:textId="77777777" w:rsidR="0080209C" w:rsidRDefault="0080209C" w:rsidP="0080209C">
      <w:pPr>
        <w:pStyle w:val="FP"/>
        <w:keepNext/>
        <w:rPr>
          <w:i/>
          <w:iCs/>
          <w:sz w:val="18"/>
          <w:szCs w:val="18"/>
        </w:rPr>
      </w:pPr>
      <w:r w:rsidRPr="005B25A1">
        <w:rPr>
          <w:i/>
          <w:iCs/>
          <w:sz w:val="18"/>
          <w:szCs w:val="18"/>
        </w:rPr>
        <w:t>Paul (Ericsson) provides comments.</w:t>
      </w:r>
    </w:p>
    <w:p w14:paraId="5DCE0092" w14:textId="77777777" w:rsidR="0080209C" w:rsidRDefault="0080209C" w:rsidP="0080209C">
      <w:pPr>
        <w:pStyle w:val="FP"/>
        <w:keepNext/>
        <w:rPr>
          <w:i/>
          <w:iCs/>
          <w:sz w:val="18"/>
          <w:szCs w:val="18"/>
        </w:rPr>
      </w:pPr>
      <w:r w:rsidRPr="005B25A1">
        <w:rPr>
          <w:i/>
          <w:iCs/>
          <w:sz w:val="18"/>
          <w:szCs w:val="18"/>
        </w:rPr>
        <w:t>Chunshan(CATT) provides r16.</w:t>
      </w:r>
    </w:p>
    <w:p w14:paraId="42F8C24C" w14:textId="77777777" w:rsidR="0080209C" w:rsidRDefault="0080209C" w:rsidP="0080209C">
      <w:pPr>
        <w:pStyle w:val="FP"/>
        <w:keepNext/>
        <w:rPr>
          <w:i/>
          <w:iCs/>
          <w:sz w:val="18"/>
          <w:szCs w:val="18"/>
        </w:rPr>
      </w:pPr>
      <w:r w:rsidRPr="005B25A1">
        <w:rPr>
          <w:i/>
          <w:iCs/>
          <w:sz w:val="18"/>
          <w:szCs w:val="18"/>
        </w:rPr>
        <w:t>Lei(Tencent) provides comments and r17.</w:t>
      </w:r>
    </w:p>
    <w:p w14:paraId="5C42AE9B" w14:textId="77777777" w:rsidR="0080209C" w:rsidRDefault="0080209C" w:rsidP="0080209C">
      <w:pPr>
        <w:pStyle w:val="FP"/>
        <w:keepNext/>
        <w:rPr>
          <w:i/>
          <w:iCs/>
          <w:sz w:val="18"/>
          <w:szCs w:val="18"/>
        </w:rPr>
      </w:pPr>
      <w:r w:rsidRPr="005B25A1">
        <w:rPr>
          <w:i/>
          <w:iCs/>
          <w:sz w:val="18"/>
          <w:szCs w:val="18"/>
        </w:rPr>
        <w:t>Lei(Tencent) asks to skip r17 and provide r18 for further review.</w:t>
      </w:r>
    </w:p>
    <w:p w14:paraId="053157B7" w14:textId="77777777" w:rsidR="0080209C" w:rsidRDefault="0080209C" w:rsidP="0080209C">
      <w:pPr>
        <w:pStyle w:val="FP"/>
        <w:keepNext/>
        <w:rPr>
          <w:i/>
          <w:iCs/>
          <w:sz w:val="18"/>
          <w:szCs w:val="18"/>
        </w:rPr>
      </w:pPr>
      <w:r w:rsidRPr="005B25A1">
        <w:rPr>
          <w:i/>
          <w:iCs/>
          <w:sz w:val="18"/>
          <w:szCs w:val="18"/>
        </w:rPr>
        <w:t>Hui(Huawei) provides r19.</w:t>
      </w:r>
    </w:p>
    <w:p w14:paraId="50FEAE11" w14:textId="77777777" w:rsidR="0080209C" w:rsidRDefault="0080209C" w:rsidP="0080209C">
      <w:pPr>
        <w:pStyle w:val="FP"/>
        <w:keepNext/>
        <w:rPr>
          <w:i/>
          <w:iCs/>
          <w:sz w:val="18"/>
          <w:szCs w:val="18"/>
        </w:rPr>
      </w:pPr>
      <w:r w:rsidRPr="005B25A1">
        <w:rPr>
          <w:i/>
          <w:iCs/>
          <w:sz w:val="18"/>
          <w:szCs w:val="18"/>
        </w:rPr>
        <w:t>Sudeep (Apple) comments on r19.</w:t>
      </w:r>
    </w:p>
    <w:p w14:paraId="5568B0EB" w14:textId="77777777" w:rsidR="0080209C" w:rsidRDefault="0080209C" w:rsidP="0080209C">
      <w:pPr>
        <w:pStyle w:val="FP"/>
        <w:keepNext/>
        <w:rPr>
          <w:i/>
          <w:iCs/>
          <w:sz w:val="18"/>
          <w:szCs w:val="18"/>
        </w:rPr>
      </w:pPr>
      <w:r w:rsidRPr="005B25A1">
        <w:rPr>
          <w:i/>
          <w:iCs/>
          <w:sz w:val="18"/>
          <w:szCs w:val="18"/>
        </w:rPr>
        <w:t>Saso (Intel) provides r20.</w:t>
      </w:r>
    </w:p>
    <w:p w14:paraId="2C58130B" w14:textId="77777777" w:rsidR="0080209C" w:rsidRDefault="0080209C" w:rsidP="0080209C">
      <w:pPr>
        <w:pStyle w:val="FP"/>
        <w:keepNext/>
        <w:rPr>
          <w:i/>
          <w:iCs/>
          <w:sz w:val="18"/>
          <w:szCs w:val="18"/>
        </w:rPr>
      </w:pPr>
      <w:r w:rsidRPr="005B25A1">
        <w:rPr>
          <w:i/>
          <w:iCs/>
          <w:sz w:val="18"/>
          <w:szCs w:val="18"/>
        </w:rPr>
        <w:t>Paul (Ericsson) provides r21.</w:t>
      </w:r>
    </w:p>
    <w:p w14:paraId="49DF6782" w14:textId="77777777" w:rsidR="0080209C" w:rsidRDefault="0080209C" w:rsidP="0080209C">
      <w:pPr>
        <w:pStyle w:val="FP"/>
        <w:keepNext/>
        <w:rPr>
          <w:i/>
          <w:iCs/>
          <w:sz w:val="18"/>
          <w:szCs w:val="18"/>
        </w:rPr>
      </w:pPr>
      <w:r w:rsidRPr="005B25A1">
        <w:rPr>
          <w:i/>
          <w:iCs/>
          <w:sz w:val="18"/>
          <w:szCs w:val="18"/>
        </w:rPr>
        <w:t>Lei(Tencent) provides r22, fixing 'to CT3' to 'to RAN2'.</w:t>
      </w:r>
    </w:p>
    <w:p w14:paraId="1A92D041" w14:textId="77777777" w:rsidR="0080209C" w:rsidRDefault="0080209C" w:rsidP="0080209C">
      <w:pPr>
        <w:pStyle w:val="FP"/>
        <w:keepNext/>
        <w:rPr>
          <w:i/>
          <w:iCs/>
          <w:sz w:val="18"/>
          <w:szCs w:val="18"/>
        </w:rPr>
      </w:pPr>
      <w:r w:rsidRPr="005B25A1">
        <w:rPr>
          <w:i/>
          <w:iCs/>
          <w:sz w:val="18"/>
          <w:szCs w:val="18"/>
        </w:rPr>
        <w:t>Saso (Intel) provides r23.</w:t>
      </w:r>
    </w:p>
    <w:p w14:paraId="0D4C01EB" w14:textId="77777777" w:rsidR="0080209C" w:rsidRDefault="0080209C" w:rsidP="0080209C">
      <w:pPr>
        <w:pStyle w:val="FP"/>
        <w:keepNext/>
        <w:rPr>
          <w:i/>
          <w:iCs/>
          <w:sz w:val="18"/>
          <w:szCs w:val="18"/>
        </w:rPr>
      </w:pPr>
      <w:r w:rsidRPr="005B25A1">
        <w:rPr>
          <w:i/>
          <w:iCs/>
          <w:sz w:val="18"/>
          <w:szCs w:val="18"/>
        </w:rPr>
        <w:t>Chunshan(CATT) provides r23.</w:t>
      </w:r>
    </w:p>
    <w:p w14:paraId="37F23F9B" w14:textId="77777777" w:rsidR="0080209C" w:rsidRDefault="0080209C" w:rsidP="0080209C">
      <w:pPr>
        <w:pStyle w:val="FP"/>
        <w:keepNext/>
        <w:rPr>
          <w:i/>
          <w:iCs/>
          <w:sz w:val="18"/>
          <w:szCs w:val="18"/>
        </w:rPr>
      </w:pPr>
      <w:r w:rsidRPr="005B25A1">
        <w:rPr>
          <w:i/>
          <w:iCs/>
          <w:sz w:val="18"/>
          <w:szCs w:val="18"/>
        </w:rPr>
        <w:t>Mike (</w:t>
      </w:r>
      <w:proofErr w:type="spellStart"/>
      <w:r w:rsidRPr="005B25A1">
        <w:rPr>
          <w:i/>
          <w:iCs/>
          <w:sz w:val="18"/>
          <w:szCs w:val="18"/>
        </w:rPr>
        <w:t>InterDigital</w:t>
      </w:r>
      <w:proofErr w:type="spellEnd"/>
      <w:r w:rsidRPr="005B25A1">
        <w:rPr>
          <w:i/>
          <w:iCs/>
          <w:sz w:val="18"/>
          <w:szCs w:val="18"/>
        </w:rPr>
        <w:t>) comments and provides r24.</w:t>
      </w:r>
    </w:p>
    <w:p w14:paraId="637EEFBA" w14:textId="77777777" w:rsidR="0080209C" w:rsidRDefault="0080209C" w:rsidP="0080209C">
      <w:pPr>
        <w:pStyle w:val="FP"/>
        <w:keepNext/>
        <w:rPr>
          <w:i/>
          <w:iCs/>
          <w:sz w:val="18"/>
          <w:szCs w:val="18"/>
        </w:rPr>
      </w:pPr>
      <w:r w:rsidRPr="005B25A1">
        <w:rPr>
          <w:i/>
          <w:iCs/>
          <w:sz w:val="18"/>
          <w:szCs w:val="18"/>
        </w:rPr>
        <w:t>==== Revisions Deadline ====.</w:t>
      </w:r>
    </w:p>
    <w:p w14:paraId="17BFAB48" w14:textId="77777777" w:rsidR="0080209C" w:rsidRDefault="0080209C" w:rsidP="0080209C">
      <w:pPr>
        <w:pStyle w:val="FP"/>
        <w:keepNext/>
        <w:rPr>
          <w:i/>
          <w:iCs/>
          <w:sz w:val="18"/>
          <w:szCs w:val="18"/>
        </w:rPr>
      </w:pPr>
      <w:r w:rsidRPr="005B25A1">
        <w:rPr>
          <w:i/>
          <w:iCs/>
          <w:sz w:val="18"/>
          <w:szCs w:val="18"/>
        </w:rPr>
        <w:t>Dario (Qualcomm) can accept r21/r22/23 and objects to other revisions.</w:t>
      </w:r>
    </w:p>
    <w:p w14:paraId="2F1AB489" w14:textId="77777777" w:rsidR="0080209C" w:rsidRDefault="0080209C" w:rsidP="0080209C">
      <w:pPr>
        <w:pStyle w:val="FP"/>
        <w:keepNext/>
        <w:rPr>
          <w:i/>
          <w:iCs/>
          <w:sz w:val="18"/>
          <w:szCs w:val="18"/>
        </w:rPr>
      </w:pPr>
      <w:r w:rsidRPr="005B25A1">
        <w:rPr>
          <w:i/>
          <w:iCs/>
          <w:sz w:val="18"/>
          <w:szCs w:val="18"/>
        </w:rPr>
        <w:t>Youngkyo(Samsung) prefers r23.</w:t>
      </w:r>
    </w:p>
    <w:p w14:paraId="2E8CBB45" w14:textId="77777777" w:rsidR="0080209C" w:rsidRDefault="0080209C" w:rsidP="0080209C">
      <w:pPr>
        <w:pStyle w:val="FP"/>
        <w:keepNext/>
        <w:rPr>
          <w:i/>
          <w:iCs/>
          <w:sz w:val="18"/>
          <w:szCs w:val="18"/>
        </w:rPr>
      </w:pPr>
      <w:r w:rsidRPr="005B25A1">
        <w:rPr>
          <w:i/>
          <w:iCs/>
          <w:sz w:val="18"/>
          <w:szCs w:val="18"/>
        </w:rPr>
        <w:t>Devaki (Nokia) comments that we prefer r24, can live with r21, r22 (an earlier version, r03), objects to all other versions that go beyond TR conclusions.</w:t>
      </w:r>
    </w:p>
    <w:p w14:paraId="67F91530" w14:textId="77777777" w:rsidR="0080209C" w:rsidRDefault="0080209C" w:rsidP="0080209C">
      <w:pPr>
        <w:pStyle w:val="FP"/>
        <w:keepNext/>
        <w:rPr>
          <w:i/>
          <w:iCs/>
          <w:sz w:val="18"/>
          <w:szCs w:val="18"/>
        </w:rPr>
      </w:pPr>
      <w:r w:rsidRPr="005B25A1">
        <w:rPr>
          <w:i/>
          <w:iCs/>
          <w:sz w:val="18"/>
          <w:szCs w:val="18"/>
        </w:rPr>
        <w:t>Devaki (Nokia) comments that we can also live with r23.</w:t>
      </w:r>
    </w:p>
    <w:p w14:paraId="59AECB72" w14:textId="77777777" w:rsidR="0080209C" w:rsidRDefault="0080209C" w:rsidP="0080209C">
      <w:pPr>
        <w:pStyle w:val="FP"/>
        <w:keepNext/>
        <w:rPr>
          <w:i/>
          <w:iCs/>
          <w:sz w:val="18"/>
          <w:szCs w:val="18"/>
        </w:rPr>
      </w:pPr>
      <w:r w:rsidRPr="005B25A1">
        <w:rPr>
          <w:i/>
          <w:iCs/>
          <w:sz w:val="18"/>
          <w:szCs w:val="18"/>
        </w:rPr>
        <w:t>Hui (Huawei) prefers r22, can live with r07/08, r23, objects to all other versions.</w:t>
      </w:r>
    </w:p>
    <w:p w14:paraId="21BFBBAB" w14:textId="77777777" w:rsidR="0080209C" w:rsidRDefault="0080209C" w:rsidP="0080209C">
      <w:pPr>
        <w:pStyle w:val="FP"/>
        <w:keepNext/>
        <w:rPr>
          <w:i/>
          <w:iCs/>
          <w:sz w:val="18"/>
          <w:szCs w:val="18"/>
        </w:rPr>
      </w:pPr>
      <w:r w:rsidRPr="005B25A1">
        <w:rPr>
          <w:i/>
          <w:iCs/>
          <w:sz w:val="18"/>
          <w:szCs w:val="18"/>
        </w:rPr>
        <w:t>Saso (Intel) prefers r23, can live with r24, objects to all other versions.</w:t>
      </w:r>
    </w:p>
    <w:p w14:paraId="538F4E23" w14:textId="77777777" w:rsidR="0080209C" w:rsidRDefault="0080209C" w:rsidP="0080209C">
      <w:pPr>
        <w:pStyle w:val="FP"/>
        <w:keepNext/>
        <w:rPr>
          <w:i/>
          <w:iCs/>
          <w:sz w:val="18"/>
          <w:szCs w:val="18"/>
        </w:rPr>
      </w:pPr>
      <w:r w:rsidRPr="005B25A1">
        <w:rPr>
          <w:i/>
          <w:iCs/>
          <w:sz w:val="18"/>
          <w:szCs w:val="18"/>
        </w:rPr>
        <w:t>Sudeep (Apple) prefers r23.</w:t>
      </w:r>
    </w:p>
    <w:p w14:paraId="3BB56557" w14:textId="77777777" w:rsidR="0080209C" w:rsidRDefault="0080209C" w:rsidP="0080209C">
      <w:pPr>
        <w:pStyle w:val="FP"/>
        <w:keepNext/>
        <w:rPr>
          <w:i/>
          <w:iCs/>
          <w:sz w:val="18"/>
          <w:szCs w:val="18"/>
        </w:rPr>
      </w:pPr>
      <w:r w:rsidRPr="005B25A1">
        <w:rPr>
          <w:i/>
          <w:iCs/>
          <w:sz w:val="18"/>
          <w:szCs w:val="18"/>
        </w:rPr>
        <w:t>Chunshan(CATT) objects all the versions. Only after the 'PDU sets with different PDU Set QoS parameters (i.e. PSER and PSDB) are mapped to multiple QoS flows ' is removed from the r23/r24,the r23 or r24 can be accepted.</w:t>
      </w:r>
    </w:p>
    <w:p w14:paraId="38FD7F2A" w14:textId="77777777" w:rsidR="0080209C" w:rsidRDefault="0080209C" w:rsidP="0080209C">
      <w:pPr>
        <w:pStyle w:val="FP"/>
        <w:keepNext/>
        <w:rPr>
          <w:i/>
          <w:iCs/>
          <w:sz w:val="18"/>
          <w:szCs w:val="18"/>
        </w:rPr>
      </w:pPr>
      <w:r w:rsidRPr="005B25A1">
        <w:rPr>
          <w:i/>
          <w:iCs/>
          <w:sz w:val="18"/>
          <w:szCs w:val="18"/>
        </w:rPr>
        <w:t>Lei(Tencent) thinks r23 is the most likely agreed revision, so may I ask if people is fine to go with r23 plus removing of 'PDU sets with different PDU Set QoS parameters (i.e. PSER and PSDB) are mapped to multiple QoS flows'. Otherwise, suggest to discuss this LS in CC#3 and CC#4.</w:t>
      </w:r>
    </w:p>
    <w:p w14:paraId="70044FD0" w14:textId="77777777" w:rsidR="0080209C" w:rsidRDefault="0080209C" w:rsidP="0080209C">
      <w:pPr>
        <w:pStyle w:val="FP"/>
        <w:keepNext/>
        <w:rPr>
          <w:i/>
          <w:iCs/>
          <w:sz w:val="18"/>
          <w:szCs w:val="18"/>
        </w:rPr>
      </w:pPr>
      <w:r w:rsidRPr="005B25A1">
        <w:rPr>
          <w:i/>
          <w:iCs/>
          <w:sz w:val="18"/>
          <w:szCs w:val="18"/>
        </w:rPr>
        <w:t>Xiaowan Ke(vivo) is OK with r23 plus removing of 'PDU sets with different PDU Set QoS parameters (i.e. PSER and PSDB) are mapped to multiple QoS flows'.</w:t>
      </w:r>
    </w:p>
    <w:p w14:paraId="7076CB6E" w14:textId="77777777" w:rsidR="0080209C" w:rsidRDefault="0080209C" w:rsidP="0080209C">
      <w:pPr>
        <w:pStyle w:val="FP"/>
        <w:keepNext/>
        <w:rPr>
          <w:i/>
          <w:iCs/>
          <w:sz w:val="18"/>
          <w:szCs w:val="18"/>
        </w:rPr>
      </w:pPr>
      <w:r w:rsidRPr="005B25A1">
        <w:rPr>
          <w:i/>
          <w:iCs/>
          <w:sz w:val="18"/>
          <w:szCs w:val="18"/>
        </w:rPr>
        <w:t>Yali (OPPO) comments and suggests a sentence to address the concern of Chunshan.</w:t>
      </w:r>
    </w:p>
    <w:p w14:paraId="18673852" w14:textId="77777777" w:rsidR="0080209C" w:rsidRPr="005B25A1" w:rsidRDefault="0080209C" w:rsidP="0080209C">
      <w:pPr>
        <w:pStyle w:val="FP"/>
        <w:keepNext/>
        <w:rPr>
          <w:i/>
          <w:iCs/>
          <w:sz w:val="18"/>
          <w:szCs w:val="18"/>
        </w:rPr>
      </w:pPr>
    </w:p>
    <w:p w14:paraId="41DA9695" w14:textId="77777777" w:rsidR="0080209C" w:rsidRPr="005B25A1" w:rsidRDefault="0080209C" w:rsidP="0080209C">
      <w:pPr>
        <w:keepNext/>
        <w:keepLines/>
        <w:rPr>
          <w:b/>
          <w:bCs/>
        </w:rPr>
      </w:pPr>
      <w:r>
        <w:rPr>
          <w:b/>
          <w:bCs/>
        </w:rPr>
        <w:t>CC#3 Discussion:</w:t>
      </w:r>
    </w:p>
    <w:p w14:paraId="0FCB8A7B" w14:textId="7963CA89" w:rsidR="0080209C" w:rsidRDefault="0080209C" w:rsidP="0080209C">
      <w:pPr>
        <w:rPr>
          <w:lang w:eastAsia="en-US"/>
        </w:rPr>
      </w:pPr>
      <w:proofErr w:type="spellStart"/>
      <w:r>
        <w:rPr>
          <w:lang w:eastAsia="en-US"/>
        </w:rPr>
        <w:t>InterDigital</w:t>
      </w:r>
      <w:proofErr w:type="spellEnd"/>
      <w:r>
        <w:rPr>
          <w:lang w:eastAsia="en-US"/>
        </w:rPr>
        <w:t xml:space="preserve"> indicated they still have issues with the latest proposals and asked what was unacceptable about their _r24. This should be discussed until the comments deadline and can be raised in CC#4 if necessary.</w:t>
      </w:r>
    </w:p>
    <w:p w14:paraId="6C6E839F" w14:textId="66BC5FDF" w:rsidR="0080209C" w:rsidRDefault="0080209C" w:rsidP="0080209C">
      <w:pPr>
        <w:rPr>
          <w:lang w:eastAsia="en-US"/>
        </w:rPr>
      </w:pPr>
    </w:p>
    <w:p w14:paraId="54C08DDC" w14:textId="291C3421" w:rsidR="001B1549" w:rsidRDefault="001B1549" w:rsidP="00620DF5">
      <w:pPr>
        <w:pStyle w:val="Heading1"/>
      </w:pPr>
      <w:r>
        <w:t>4</w:t>
      </w:r>
      <w:r>
        <w:tab/>
        <w:t>SA2 July-2023 Ad-Hoc decision</w:t>
      </w:r>
    </w:p>
    <w:p w14:paraId="336408A1" w14:textId="77777777" w:rsidR="0080209C" w:rsidRDefault="0080209C" w:rsidP="001B1549">
      <w:pPr>
        <w:rPr>
          <w:lang w:eastAsia="en-US"/>
        </w:rPr>
      </w:pPr>
      <w:r>
        <w:rPr>
          <w:lang w:eastAsia="en-US"/>
        </w:rPr>
        <w:t xml:space="preserve">There were no concerns raised about cancelling the potential ad-hoc meeting in July 2023. </w:t>
      </w:r>
    </w:p>
    <w:p w14:paraId="1FCBC58D" w14:textId="277BDA04" w:rsidR="0080209C" w:rsidRDefault="0080209C" w:rsidP="001B1549">
      <w:pPr>
        <w:rPr>
          <w:lang w:eastAsia="en-US"/>
        </w:rPr>
      </w:pPr>
      <w:r>
        <w:rPr>
          <w:lang w:eastAsia="en-US"/>
        </w:rPr>
        <w:t>Vodafone asked whether the Rel-19 work planning discussions can be handled in the August meeting. The SA WG2 Chair replied that this needs to be done during the August meeting agenda planning which would be handled by the new SA WG2 leadership. If necessary Conference Calls can be organised for Rel-19 planning.</w:t>
      </w:r>
    </w:p>
    <w:p w14:paraId="3A08AACF" w14:textId="0984C32F" w:rsidR="001B1549" w:rsidRPr="007D1422" w:rsidRDefault="0080209C" w:rsidP="001B1549">
      <w:pPr>
        <w:rPr>
          <w:b/>
          <w:bCs/>
          <w:color w:val="0000FF"/>
          <w:lang w:eastAsia="en-US"/>
        </w:rPr>
      </w:pPr>
      <w:r w:rsidRPr="007D1422">
        <w:rPr>
          <w:b/>
          <w:bCs/>
          <w:color w:val="0000FF"/>
          <w:lang w:eastAsia="en-US"/>
        </w:rPr>
        <w:t>The July ad-hoc meeting will not be held and will be cancelled in the 3GPP Meeting Calendar.</w:t>
      </w:r>
    </w:p>
    <w:p w14:paraId="45409B52" w14:textId="3D89F963" w:rsidR="007D1422" w:rsidRDefault="007D1422" w:rsidP="001B1549">
      <w:pPr>
        <w:rPr>
          <w:lang w:eastAsia="en-US"/>
        </w:rPr>
      </w:pPr>
      <w:r>
        <w:rPr>
          <w:lang w:eastAsia="en-US"/>
        </w:rPr>
        <w:t>MCC were asked to update the future meeting calendar with known meeting types and venues/regions.</w:t>
      </w:r>
    </w:p>
    <w:p w14:paraId="4D3C857F" w14:textId="77777777" w:rsidR="004A13BB" w:rsidRDefault="004A13BB" w:rsidP="00984CE0"/>
    <w:p w14:paraId="69FA479F" w14:textId="473467A7" w:rsidR="00984CE0" w:rsidRDefault="001B1549" w:rsidP="00620DF5">
      <w:pPr>
        <w:pStyle w:val="Heading1"/>
      </w:pPr>
      <w:r>
        <w:t>5</w:t>
      </w:r>
      <w:r w:rsidR="00984CE0">
        <w:tab/>
        <w:t>New TD allocation</w:t>
      </w:r>
    </w:p>
    <w:p w14:paraId="0E09F69A" w14:textId="55678047" w:rsidR="007D1422" w:rsidRDefault="007D1422" w:rsidP="007D1422">
      <w:pPr>
        <w:rPr>
          <w:b/>
          <w:bCs/>
        </w:rPr>
      </w:pPr>
      <w:r w:rsidRPr="007D1422">
        <w:rPr>
          <w:b/>
          <w:bCs/>
        </w:rPr>
        <w:t>The following document number</w:t>
      </w:r>
      <w:r w:rsidR="00413234">
        <w:rPr>
          <w:b/>
          <w:bCs/>
        </w:rPr>
        <w:t>s</w:t>
      </w:r>
      <w:r w:rsidRPr="007D1422">
        <w:rPr>
          <w:b/>
          <w:bCs/>
        </w:rPr>
        <w:t xml:space="preserve"> w</w:t>
      </w:r>
      <w:r w:rsidR="00413234">
        <w:rPr>
          <w:b/>
          <w:bCs/>
        </w:rPr>
        <w:t>ere</w:t>
      </w:r>
      <w:r w:rsidRPr="007D1422">
        <w:rPr>
          <w:b/>
          <w:bCs/>
        </w:rPr>
        <w:t xml:space="preserve"> allocated:</w:t>
      </w:r>
    </w:p>
    <w:tbl>
      <w:tblPr>
        <w:tblW w:w="10768" w:type="dxa"/>
        <w:tblLook w:val="04A0" w:firstRow="1" w:lastRow="0" w:firstColumn="1" w:lastColumn="0" w:noHBand="0" w:noVBand="1"/>
      </w:tblPr>
      <w:tblGrid>
        <w:gridCol w:w="846"/>
        <w:gridCol w:w="1417"/>
        <w:gridCol w:w="1276"/>
        <w:gridCol w:w="1276"/>
        <w:gridCol w:w="3118"/>
        <w:gridCol w:w="1418"/>
        <w:gridCol w:w="1417"/>
      </w:tblGrid>
      <w:tr w:rsidR="002C5D7C" w:rsidRPr="002C5D7C" w14:paraId="456B6B22" w14:textId="77777777" w:rsidTr="002C5D7C">
        <w:trPr>
          <w:trHeight w:val="600"/>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4DD553A3" w14:textId="77777777" w:rsidR="002C5D7C" w:rsidRPr="002C5D7C" w:rsidRDefault="002C5D7C" w:rsidP="002C5D7C">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2C5D7C">
              <w:rPr>
                <w:rFonts w:eastAsia="Times New Roman" w:cs="Arial"/>
                <w:sz w:val="18"/>
                <w:szCs w:val="18"/>
                <w:lang w:eastAsia="en-GB"/>
              </w:rPr>
              <w:t>9.14.1</w:t>
            </w:r>
          </w:p>
        </w:tc>
        <w:tc>
          <w:tcPr>
            <w:tcW w:w="1417" w:type="dxa"/>
            <w:tcBorders>
              <w:top w:val="single" w:sz="4" w:space="0" w:color="auto"/>
              <w:left w:val="nil"/>
              <w:bottom w:val="single" w:sz="4" w:space="0" w:color="auto"/>
              <w:right w:val="single" w:sz="4" w:space="0" w:color="auto"/>
            </w:tcBorders>
            <w:shd w:val="clear" w:color="auto" w:fill="auto"/>
            <w:hideMark/>
          </w:tcPr>
          <w:p w14:paraId="0BF67D58" w14:textId="77777777" w:rsidR="002C5D7C" w:rsidRPr="002C5D7C" w:rsidRDefault="002C5D7C" w:rsidP="002C5D7C">
            <w:pPr>
              <w:tabs>
                <w:tab w:val="clear" w:pos="567"/>
                <w:tab w:val="clear" w:pos="851"/>
                <w:tab w:val="clear" w:pos="1134"/>
                <w:tab w:val="clear" w:pos="1418"/>
                <w:tab w:val="clear" w:pos="1701"/>
              </w:tabs>
              <w:spacing w:after="0"/>
              <w:rPr>
                <w:rFonts w:eastAsia="Times New Roman" w:cs="Arial"/>
                <w:color w:val="0000FF"/>
                <w:lang w:eastAsia="en-GB"/>
              </w:rPr>
            </w:pPr>
            <w:r w:rsidRPr="002C5D7C">
              <w:rPr>
                <w:rFonts w:eastAsia="Times New Roman" w:cs="Arial"/>
                <w:color w:val="0000FF"/>
                <w:lang w:eastAsia="en-GB"/>
              </w:rPr>
              <w:t>S2-2301761</w:t>
            </w:r>
          </w:p>
        </w:tc>
        <w:tc>
          <w:tcPr>
            <w:tcW w:w="1276" w:type="dxa"/>
            <w:tcBorders>
              <w:top w:val="single" w:sz="4" w:space="0" w:color="auto"/>
              <w:left w:val="single" w:sz="4" w:space="0" w:color="auto"/>
              <w:bottom w:val="single" w:sz="4" w:space="0" w:color="auto"/>
              <w:right w:val="single" w:sz="4" w:space="0" w:color="auto"/>
            </w:tcBorders>
            <w:shd w:val="clear" w:color="000000" w:fill="B7DEE8"/>
            <w:hideMark/>
          </w:tcPr>
          <w:p w14:paraId="0A334661" w14:textId="77777777" w:rsidR="002C5D7C" w:rsidRPr="002C5D7C" w:rsidRDefault="002C5D7C" w:rsidP="002C5D7C">
            <w:pPr>
              <w:tabs>
                <w:tab w:val="clear" w:pos="567"/>
                <w:tab w:val="clear" w:pos="851"/>
                <w:tab w:val="clear" w:pos="1134"/>
                <w:tab w:val="clear" w:pos="1418"/>
                <w:tab w:val="clear" w:pos="1701"/>
              </w:tabs>
              <w:spacing w:after="0"/>
              <w:rPr>
                <w:rFonts w:eastAsia="Times New Roman" w:cs="Arial"/>
                <w:sz w:val="18"/>
                <w:szCs w:val="18"/>
                <w:lang w:eastAsia="en-GB"/>
              </w:rPr>
            </w:pPr>
            <w:r w:rsidRPr="002C5D7C">
              <w:rPr>
                <w:rFonts w:eastAsia="Times New Roman" w:cs="Arial"/>
                <w:sz w:val="18"/>
                <w:szCs w:val="18"/>
                <w:lang w:eastAsia="en-GB"/>
              </w:rPr>
              <w:t>LS OUT</w:t>
            </w:r>
          </w:p>
        </w:tc>
        <w:tc>
          <w:tcPr>
            <w:tcW w:w="1276" w:type="dxa"/>
            <w:tcBorders>
              <w:top w:val="single" w:sz="4" w:space="0" w:color="auto"/>
              <w:left w:val="nil"/>
              <w:bottom w:val="single" w:sz="4" w:space="0" w:color="auto"/>
              <w:right w:val="single" w:sz="4" w:space="0" w:color="auto"/>
            </w:tcBorders>
            <w:shd w:val="clear" w:color="auto" w:fill="auto"/>
            <w:hideMark/>
          </w:tcPr>
          <w:p w14:paraId="6C1FAD8F" w14:textId="77777777" w:rsidR="002C5D7C" w:rsidRPr="002C5D7C" w:rsidRDefault="002C5D7C" w:rsidP="002C5D7C">
            <w:pPr>
              <w:tabs>
                <w:tab w:val="clear" w:pos="567"/>
                <w:tab w:val="clear" w:pos="851"/>
                <w:tab w:val="clear" w:pos="1134"/>
                <w:tab w:val="clear" w:pos="1418"/>
                <w:tab w:val="clear" w:pos="1701"/>
              </w:tabs>
              <w:spacing w:after="0"/>
              <w:rPr>
                <w:rFonts w:eastAsia="Times New Roman" w:cs="Arial"/>
                <w:sz w:val="18"/>
                <w:szCs w:val="18"/>
                <w:lang w:eastAsia="en-GB"/>
              </w:rPr>
            </w:pPr>
            <w:r w:rsidRPr="002C5D7C">
              <w:rPr>
                <w:rFonts w:eastAsia="Times New Roman" w:cs="Arial"/>
                <w:sz w:val="18"/>
                <w:szCs w:val="18"/>
                <w:lang w:eastAsia="en-GB"/>
              </w:rPr>
              <w:t>Approval</w:t>
            </w:r>
          </w:p>
        </w:tc>
        <w:tc>
          <w:tcPr>
            <w:tcW w:w="3118" w:type="dxa"/>
            <w:tcBorders>
              <w:top w:val="single" w:sz="4" w:space="0" w:color="auto"/>
              <w:left w:val="nil"/>
              <w:bottom w:val="single" w:sz="4" w:space="0" w:color="auto"/>
              <w:right w:val="single" w:sz="4" w:space="0" w:color="auto"/>
            </w:tcBorders>
            <w:shd w:val="clear" w:color="auto" w:fill="auto"/>
            <w:hideMark/>
          </w:tcPr>
          <w:p w14:paraId="16523B3E" w14:textId="77777777" w:rsidR="002C5D7C" w:rsidRPr="002C5D7C" w:rsidRDefault="002C5D7C" w:rsidP="002C5D7C">
            <w:pPr>
              <w:tabs>
                <w:tab w:val="clear" w:pos="567"/>
                <w:tab w:val="clear" w:pos="851"/>
                <w:tab w:val="clear" w:pos="1134"/>
                <w:tab w:val="clear" w:pos="1418"/>
                <w:tab w:val="clear" w:pos="1701"/>
              </w:tabs>
              <w:spacing w:after="0"/>
              <w:rPr>
                <w:rFonts w:eastAsia="Times New Roman" w:cs="Arial"/>
                <w:sz w:val="18"/>
                <w:szCs w:val="18"/>
                <w:lang w:eastAsia="en-GB"/>
              </w:rPr>
            </w:pPr>
            <w:r w:rsidRPr="002C5D7C">
              <w:rPr>
                <w:rFonts w:eastAsia="Times New Roman" w:cs="Arial"/>
                <w:sz w:val="18"/>
                <w:szCs w:val="18"/>
                <w:lang w:eastAsia="en-GB"/>
              </w:rPr>
              <w:t>[DRAFT] LS on PS Data Off for IMS Data Channel</w:t>
            </w:r>
          </w:p>
        </w:tc>
        <w:tc>
          <w:tcPr>
            <w:tcW w:w="1418" w:type="dxa"/>
            <w:tcBorders>
              <w:top w:val="single" w:sz="4" w:space="0" w:color="auto"/>
              <w:left w:val="nil"/>
              <w:bottom w:val="single" w:sz="4" w:space="0" w:color="auto"/>
              <w:right w:val="single" w:sz="4" w:space="0" w:color="auto"/>
            </w:tcBorders>
            <w:shd w:val="clear" w:color="auto" w:fill="auto"/>
            <w:hideMark/>
          </w:tcPr>
          <w:p w14:paraId="6BB76966" w14:textId="77777777" w:rsidR="002C5D7C" w:rsidRPr="002C5D7C" w:rsidRDefault="002C5D7C" w:rsidP="002C5D7C">
            <w:pPr>
              <w:tabs>
                <w:tab w:val="clear" w:pos="567"/>
                <w:tab w:val="clear" w:pos="851"/>
                <w:tab w:val="clear" w:pos="1134"/>
                <w:tab w:val="clear" w:pos="1418"/>
                <w:tab w:val="clear" w:pos="1701"/>
              </w:tabs>
              <w:spacing w:after="0"/>
              <w:rPr>
                <w:rFonts w:eastAsia="Times New Roman" w:cs="Arial"/>
                <w:sz w:val="18"/>
                <w:szCs w:val="18"/>
                <w:lang w:eastAsia="en-GB"/>
              </w:rPr>
            </w:pPr>
            <w:r w:rsidRPr="002C5D7C">
              <w:rPr>
                <w:rFonts w:eastAsia="Times New Roman" w:cs="Arial"/>
                <w:sz w:val="18"/>
                <w:szCs w:val="18"/>
                <w:lang w:eastAsia="en-GB"/>
              </w:rPr>
              <w:t>China Mobile</w:t>
            </w:r>
          </w:p>
        </w:tc>
        <w:tc>
          <w:tcPr>
            <w:tcW w:w="1417" w:type="dxa"/>
            <w:tcBorders>
              <w:top w:val="single" w:sz="4" w:space="0" w:color="auto"/>
              <w:left w:val="nil"/>
              <w:bottom w:val="single" w:sz="4" w:space="0" w:color="auto"/>
              <w:right w:val="single" w:sz="4" w:space="0" w:color="auto"/>
            </w:tcBorders>
            <w:shd w:val="clear" w:color="auto" w:fill="auto"/>
            <w:hideMark/>
          </w:tcPr>
          <w:p w14:paraId="40AEC95F" w14:textId="77777777" w:rsidR="002C5D7C" w:rsidRPr="002C5D7C" w:rsidRDefault="002C5D7C" w:rsidP="002C5D7C">
            <w:pPr>
              <w:tabs>
                <w:tab w:val="clear" w:pos="567"/>
                <w:tab w:val="clear" w:pos="851"/>
                <w:tab w:val="clear" w:pos="1134"/>
                <w:tab w:val="clear" w:pos="1418"/>
                <w:tab w:val="clear" w:pos="1701"/>
              </w:tabs>
              <w:spacing w:after="0"/>
              <w:rPr>
                <w:rFonts w:eastAsia="Times New Roman" w:cs="Arial"/>
                <w:sz w:val="18"/>
                <w:szCs w:val="18"/>
                <w:lang w:eastAsia="en-GB"/>
              </w:rPr>
            </w:pPr>
            <w:r w:rsidRPr="002C5D7C">
              <w:rPr>
                <w:rFonts w:eastAsia="Times New Roman" w:cs="Arial"/>
                <w:sz w:val="18"/>
                <w:szCs w:val="18"/>
                <w:lang w:eastAsia="en-GB"/>
              </w:rPr>
              <w:t>FS_NG_RTC</w:t>
            </w:r>
          </w:p>
        </w:tc>
      </w:tr>
      <w:tr w:rsidR="002C5D7C" w:rsidRPr="002C5D7C" w14:paraId="502638A5" w14:textId="77777777" w:rsidTr="002C5D7C">
        <w:trPr>
          <w:trHeight w:val="600"/>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1636BAB1" w14:textId="77777777" w:rsidR="002C5D7C" w:rsidRPr="002C5D7C" w:rsidRDefault="002C5D7C" w:rsidP="002C5D7C">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2C5D7C">
              <w:rPr>
                <w:rFonts w:eastAsia="Times New Roman" w:cs="Arial"/>
                <w:sz w:val="18"/>
                <w:szCs w:val="18"/>
                <w:lang w:eastAsia="en-GB"/>
              </w:rPr>
              <w:t>10.4</w:t>
            </w:r>
          </w:p>
        </w:tc>
        <w:tc>
          <w:tcPr>
            <w:tcW w:w="1417" w:type="dxa"/>
            <w:tcBorders>
              <w:top w:val="single" w:sz="4" w:space="0" w:color="auto"/>
              <w:left w:val="nil"/>
              <w:bottom w:val="single" w:sz="4" w:space="0" w:color="auto"/>
              <w:right w:val="single" w:sz="4" w:space="0" w:color="auto"/>
            </w:tcBorders>
            <w:shd w:val="clear" w:color="auto" w:fill="auto"/>
            <w:hideMark/>
          </w:tcPr>
          <w:p w14:paraId="4CA4D5E4" w14:textId="77777777" w:rsidR="002C5D7C" w:rsidRPr="002C5D7C" w:rsidRDefault="002C5D7C" w:rsidP="002C5D7C">
            <w:pPr>
              <w:tabs>
                <w:tab w:val="clear" w:pos="567"/>
                <w:tab w:val="clear" w:pos="851"/>
                <w:tab w:val="clear" w:pos="1134"/>
                <w:tab w:val="clear" w:pos="1418"/>
                <w:tab w:val="clear" w:pos="1701"/>
              </w:tabs>
              <w:spacing w:after="0"/>
              <w:rPr>
                <w:rFonts w:eastAsia="Times New Roman" w:cs="Arial"/>
                <w:color w:val="0000FF"/>
                <w:lang w:eastAsia="en-GB"/>
              </w:rPr>
            </w:pPr>
            <w:r w:rsidRPr="002C5D7C">
              <w:rPr>
                <w:rFonts w:eastAsia="Times New Roman" w:cs="Arial"/>
                <w:color w:val="0000FF"/>
                <w:lang w:eastAsia="en-GB"/>
              </w:rPr>
              <w:t>S2-2301361</w:t>
            </w:r>
          </w:p>
        </w:tc>
        <w:tc>
          <w:tcPr>
            <w:tcW w:w="1276" w:type="dxa"/>
            <w:tcBorders>
              <w:top w:val="single" w:sz="4" w:space="0" w:color="auto"/>
              <w:left w:val="nil"/>
              <w:bottom w:val="single" w:sz="4" w:space="0" w:color="auto"/>
              <w:right w:val="single" w:sz="4" w:space="0" w:color="auto"/>
            </w:tcBorders>
            <w:shd w:val="clear" w:color="auto" w:fill="auto"/>
            <w:hideMark/>
          </w:tcPr>
          <w:p w14:paraId="6AAE7181" w14:textId="77777777" w:rsidR="002C5D7C" w:rsidRPr="002C5D7C" w:rsidRDefault="002C5D7C" w:rsidP="002C5D7C">
            <w:pPr>
              <w:tabs>
                <w:tab w:val="clear" w:pos="567"/>
                <w:tab w:val="clear" w:pos="851"/>
                <w:tab w:val="clear" w:pos="1134"/>
                <w:tab w:val="clear" w:pos="1418"/>
                <w:tab w:val="clear" w:pos="1701"/>
              </w:tabs>
              <w:spacing w:after="0"/>
              <w:rPr>
                <w:rFonts w:eastAsia="Times New Roman" w:cs="Arial"/>
                <w:sz w:val="18"/>
                <w:szCs w:val="18"/>
                <w:lang w:eastAsia="en-GB"/>
              </w:rPr>
            </w:pPr>
            <w:r w:rsidRPr="002C5D7C">
              <w:rPr>
                <w:rFonts w:eastAsia="Times New Roman" w:cs="Arial"/>
                <w:sz w:val="18"/>
                <w:szCs w:val="18"/>
                <w:lang w:eastAsia="en-GB"/>
              </w:rPr>
              <w:t>WI STATUS REPORT</w:t>
            </w:r>
          </w:p>
        </w:tc>
        <w:tc>
          <w:tcPr>
            <w:tcW w:w="1276" w:type="dxa"/>
            <w:tcBorders>
              <w:top w:val="single" w:sz="4" w:space="0" w:color="auto"/>
              <w:left w:val="single" w:sz="4" w:space="0" w:color="auto"/>
              <w:bottom w:val="single" w:sz="4" w:space="0" w:color="auto"/>
              <w:right w:val="single" w:sz="4" w:space="0" w:color="auto"/>
            </w:tcBorders>
            <w:shd w:val="clear" w:color="000000" w:fill="F2DCDB"/>
            <w:hideMark/>
          </w:tcPr>
          <w:p w14:paraId="41454E5C" w14:textId="63438B35" w:rsidR="002C5D7C" w:rsidRPr="002C5D7C" w:rsidRDefault="002C5D7C" w:rsidP="002C5D7C">
            <w:pPr>
              <w:tabs>
                <w:tab w:val="clear" w:pos="567"/>
                <w:tab w:val="clear" w:pos="851"/>
                <w:tab w:val="clear" w:pos="1134"/>
                <w:tab w:val="clear" w:pos="1418"/>
                <w:tab w:val="clear" w:pos="1701"/>
              </w:tabs>
              <w:spacing w:after="0"/>
              <w:rPr>
                <w:rFonts w:eastAsia="Times New Roman" w:cs="Arial"/>
                <w:sz w:val="18"/>
                <w:szCs w:val="18"/>
                <w:lang w:eastAsia="en-GB"/>
              </w:rPr>
            </w:pPr>
            <w:r>
              <w:rPr>
                <w:rFonts w:eastAsia="Times New Roman" w:cs="Arial"/>
                <w:sz w:val="18"/>
                <w:szCs w:val="18"/>
                <w:lang w:eastAsia="en-GB"/>
              </w:rPr>
              <w:t>Information</w:t>
            </w:r>
          </w:p>
        </w:tc>
        <w:tc>
          <w:tcPr>
            <w:tcW w:w="3118" w:type="dxa"/>
            <w:tcBorders>
              <w:top w:val="single" w:sz="4" w:space="0" w:color="auto"/>
              <w:left w:val="nil"/>
              <w:bottom w:val="single" w:sz="4" w:space="0" w:color="auto"/>
              <w:right w:val="single" w:sz="4" w:space="0" w:color="auto"/>
            </w:tcBorders>
            <w:shd w:val="clear" w:color="auto" w:fill="auto"/>
            <w:hideMark/>
          </w:tcPr>
          <w:p w14:paraId="1ADBF9DD" w14:textId="77777777" w:rsidR="002C5D7C" w:rsidRPr="002C5D7C" w:rsidRDefault="002C5D7C" w:rsidP="002C5D7C">
            <w:pPr>
              <w:tabs>
                <w:tab w:val="clear" w:pos="567"/>
                <w:tab w:val="clear" w:pos="851"/>
                <w:tab w:val="clear" w:pos="1134"/>
                <w:tab w:val="clear" w:pos="1418"/>
                <w:tab w:val="clear" w:pos="1701"/>
              </w:tabs>
              <w:spacing w:after="0"/>
              <w:rPr>
                <w:rFonts w:eastAsia="Times New Roman" w:cs="Arial"/>
                <w:sz w:val="18"/>
                <w:szCs w:val="18"/>
                <w:lang w:eastAsia="en-GB"/>
              </w:rPr>
            </w:pPr>
            <w:r w:rsidRPr="002C5D7C">
              <w:rPr>
                <w:rFonts w:eastAsia="Times New Roman" w:cs="Arial"/>
                <w:sz w:val="18"/>
                <w:szCs w:val="18"/>
                <w:lang w:val="en-US" w:eastAsia="en-GB"/>
              </w:rPr>
              <w:t xml:space="preserve">WI Status Report on Extensions to the TSC Framework to support </w:t>
            </w:r>
            <w:proofErr w:type="spellStart"/>
            <w:r w:rsidRPr="002C5D7C">
              <w:rPr>
                <w:rFonts w:eastAsia="Times New Roman" w:cs="Arial"/>
                <w:sz w:val="18"/>
                <w:szCs w:val="18"/>
                <w:lang w:val="en-US" w:eastAsia="en-GB"/>
              </w:rPr>
              <w:t>DetNet</w:t>
            </w:r>
            <w:proofErr w:type="spellEnd"/>
            <w:r w:rsidRPr="002C5D7C">
              <w:rPr>
                <w:rFonts w:eastAsia="Times New Roman" w:cs="Arial"/>
                <w:sz w:val="18"/>
                <w:szCs w:val="18"/>
                <w:lang w:val="en-US" w:eastAsia="en-GB"/>
              </w:rPr>
              <w:t xml:space="preserve"> (</w:t>
            </w:r>
            <w:proofErr w:type="spellStart"/>
            <w:r w:rsidRPr="002C5D7C">
              <w:rPr>
                <w:rFonts w:eastAsia="Times New Roman" w:cs="Arial"/>
                <w:sz w:val="18"/>
                <w:szCs w:val="18"/>
                <w:lang w:val="en-US" w:eastAsia="en-GB"/>
              </w:rPr>
              <w:t>DetNet</w:t>
            </w:r>
            <w:proofErr w:type="spellEnd"/>
            <w:r w:rsidRPr="002C5D7C">
              <w:rPr>
                <w:rFonts w:eastAsia="Times New Roman" w:cs="Arial"/>
                <w:sz w:val="18"/>
                <w:szCs w:val="18"/>
                <w:lang w:val="en-US" w:eastAsia="en-GB"/>
              </w:rPr>
              <w:t>)</w:t>
            </w:r>
          </w:p>
        </w:tc>
        <w:tc>
          <w:tcPr>
            <w:tcW w:w="1418" w:type="dxa"/>
            <w:tcBorders>
              <w:top w:val="single" w:sz="4" w:space="0" w:color="auto"/>
              <w:left w:val="nil"/>
              <w:bottom w:val="single" w:sz="4" w:space="0" w:color="auto"/>
              <w:right w:val="single" w:sz="4" w:space="0" w:color="auto"/>
            </w:tcBorders>
            <w:shd w:val="clear" w:color="auto" w:fill="auto"/>
            <w:hideMark/>
          </w:tcPr>
          <w:p w14:paraId="040D4FFB" w14:textId="77777777" w:rsidR="002C5D7C" w:rsidRPr="002C5D7C" w:rsidRDefault="002C5D7C" w:rsidP="002C5D7C">
            <w:pPr>
              <w:tabs>
                <w:tab w:val="clear" w:pos="567"/>
                <w:tab w:val="clear" w:pos="851"/>
                <w:tab w:val="clear" w:pos="1134"/>
                <w:tab w:val="clear" w:pos="1418"/>
                <w:tab w:val="clear" w:pos="1701"/>
              </w:tabs>
              <w:spacing w:after="0"/>
              <w:rPr>
                <w:rFonts w:eastAsia="Times New Roman" w:cs="Arial"/>
                <w:sz w:val="18"/>
                <w:szCs w:val="18"/>
                <w:lang w:eastAsia="en-GB"/>
              </w:rPr>
            </w:pPr>
            <w:r w:rsidRPr="002C5D7C">
              <w:rPr>
                <w:rFonts w:eastAsia="Times New Roman" w:cs="Arial"/>
                <w:sz w:val="18"/>
                <w:szCs w:val="18"/>
                <w:lang w:eastAsia="en-GB"/>
              </w:rPr>
              <w:t>Ericsson</w:t>
            </w:r>
          </w:p>
        </w:tc>
        <w:tc>
          <w:tcPr>
            <w:tcW w:w="1417" w:type="dxa"/>
            <w:tcBorders>
              <w:top w:val="single" w:sz="4" w:space="0" w:color="auto"/>
              <w:left w:val="nil"/>
              <w:bottom w:val="single" w:sz="4" w:space="0" w:color="auto"/>
              <w:right w:val="single" w:sz="4" w:space="0" w:color="auto"/>
            </w:tcBorders>
            <w:shd w:val="clear" w:color="auto" w:fill="auto"/>
            <w:hideMark/>
          </w:tcPr>
          <w:p w14:paraId="74E81DD0" w14:textId="77777777" w:rsidR="002C5D7C" w:rsidRPr="002C5D7C" w:rsidRDefault="002C5D7C" w:rsidP="002C5D7C">
            <w:pPr>
              <w:tabs>
                <w:tab w:val="clear" w:pos="567"/>
                <w:tab w:val="clear" w:pos="851"/>
                <w:tab w:val="clear" w:pos="1134"/>
                <w:tab w:val="clear" w:pos="1418"/>
                <w:tab w:val="clear" w:pos="1701"/>
              </w:tabs>
              <w:spacing w:after="0"/>
              <w:rPr>
                <w:rFonts w:eastAsia="Times New Roman" w:cs="Arial"/>
                <w:sz w:val="18"/>
                <w:szCs w:val="18"/>
                <w:lang w:eastAsia="en-GB"/>
              </w:rPr>
            </w:pPr>
            <w:proofErr w:type="spellStart"/>
            <w:r w:rsidRPr="002C5D7C">
              <w:rPr>
                <w:rFonts w:eastAsia="Times New Roman" w:cs="Arial"/>
                <w:sz w:val="18"/>
                <w:szCs w:val="18"/>
                <w:lang w:eastAsia="en-GB"/>
              </w:rPr>
              <w:t>DetNet</w:t>
            </w:r>
            <w:proofErr w:type="spellEnd"/>
          </w:p>
        </w:tc>
      </w:tr>
    </w:tbl>
    <w:p w14:paraId="7EB0FFCD" w14:textId="77777777" w:rsidR="002C5D7C" w:rsidRPr="007D1422" w:rsidRDefault="002C5D7C" w:rsidP="007D1422">
      <w:pPr>
        <w:rPr>
          <w:b/>
          <w:bCs/>
        </w:rPr>
      </w:pPr>
    </w:p>
    <w:p w14:paraId="13746702" w14:textId="77777777" w:rsidR="001B1549" w:rsidRPr="00A141A4" w:rsidRDefault="001B1549" w:rsidP="00666B2F"/>
    <w:p w14:paraId="61A9543B" w14:textId="089788CC" w:rsidR="00984CE0" w:rsidRDefault="001B1549" w:rsidP="00620DF5">
      <w:pPr>
        <w:pStyle w:val="Heading1"/>
      </w:pPr>
      <w:r>
        <w:t>6</w:t>
      </w:r>
      <w:r w:rsidR="00984CE0">
        <w:tab/>
      </w:r>
      <w:proofErr w:type="spellStart"/>
      <w:r w:rsidR="00984CE0">
        <w:t>AoB</w:t>
      </w:r>
      <w:proofErr w:type="spellEnd"/>
    </w:p>
    <w:p w14:paraId="001FC10A" w14:textId="77777777" w:rsidR="005626D2" w:rsidRDefault="005626D2" w:rsidP="005626D2">
      <w:pPr>
        <w:rPr>
          <w:lang w:eastAsia="en-US"/>
        </w:rPr>
      </w:pPr>
      <w:r>
        <w:rPr>
          <w:lang w:eastAsia="en-US"/>
        </w:rPr>
        <w:t>It was agreed that LS In which no comments or replies are provided should be noted.</w:t>
      </w:r>
    </w:p>
    <w:p w14:paraId="65C799A2" w14:textId="7D547478" w:rsidR="00A40A2C" w:rsidRDefault="007D1422" w:rsidP="00984CE0">
      <w:pPr>
        <w:rPr>
          <w:lang w:eastAsia="en-US"/>
        </w:rPr>
      </w:pPr>
      <w:r>
        <w:rPr>
          <w:lang w:eastAsia="en-US"/>
        </w:rPr>
        <w:t>The SA</w:t>
      </w:r>
      <w:r w:rsidR="007F12AC">
        <w:rPr>
          <w:lang w:eastAsia="en-US"/>
        </w:rPr>
        <w:t> </w:t>
      </w:r>
      <w:r>
        <w:rPr>
          <w:lang w:eastAsia="en-US"/>
        </w:rPr>
        <w:t>WG2 Chair noted that a large number of documents are being postponed for PIN and asked whether this is on schedule or whether scheduled time is needed in February meeting. The Rapporteur (vivo) asked whether an additional 0.5 TU could be allocated to PIN for the February meeting. The work planning sheet was updated to add this</w:t>
      </w:r>
      <w:r w:rsidR="00413234">
        <w:rPr>
          <w:lang w:eastAsia="en-US"/>
        </w:rPr>
        <w:t xml:space="preserve"> and sent to the e-mail list</w:t>
      </w:r>
      <w:r>
        <w:rPr>
          <w:lang w:eastAsia="en-US"/>
        </w:rPr>
        <w:t xml:space="preserve">. </w:t>
      </w:r>
      <w:r w:rsidR="00292D20">
        <w:rPr>
          <w:lang w:eastAsia="en-US"/>
        </w:rPr>
        <w:t>The Rapporteur reported that t</w:t>
      </w:r>
      <w:r>
        <w:rPr>
          <w:lang w:eastAsia="en-US"/>
        </w:rPr>
        <w:t>he FS_PIN</w:t>
      </w:r>
      <w:r w:rsidR="00292D20" w:rsidRPr="00292D20">
        <w:rPr>
          <w:lang w:eastAsia="en-US"/>
        </w:rPr>
        <w:t xml:space="preserve"> </w:t>
      </w:r>
      <w:r w:rsidR="00292D20">
        <w:rPr>
          <w:lang w:eastAsia="en-US"/>
        </w:rPr>
        <w:t>Study</w:t>
      </w:r>
      <w:r>
        <w:rPr>
          <w:lang w:eastAsia="en-US"/>
        </w:rPr>
        <w:t xml:space="preserve"> </w:t>
      </w:r>
      <w:r w:rsidR="00292D20">
        <w:rPr>
          <w:lang w:eastAsia="en-US"/>
        </w:rPr>
        <w:t>can be set to</w:t>
      </w:r>
      <w:r>
        <w:rPr>
          <w:lang w:eastAsia="en-US"/>
        </w:rPr>
        <w:t xml:space="preserve"> 100% complete at this meeting.</w:t>
      </w:r>
    </w:p>
    <w:p w14:paraId="10B79FFA" w14:textId="71A06679" w:rsidR="00292D20" w:rsidRDefault="00292D20" w:rsidP="00984CE0">
      <w:pPr>
        <w:rPr>
          <w:lang w:eastAsia="en-US"/>
        </w:rPr>
      </w:pPr>
      <w:r>
        <w:rPr>
          <w:lang w:eastAsia="en-US"/>
        </w:rPr>
        <w:t>Rapporteurs were asked to update their TR Cover sheets to reflect progress at this meeting.</w:t>
      </w:r>
    </w:p>
    <w:p w14:paraId="44414C76" w14:textId="143828C3" w:rsidR="00292D20" w:rsidRDefault="00292D20" w:rsidP="00984CE0">
      <w:pPr>
        <w:rPr>
          <w:lang w:eastAsia="en-US"/>
        </w:rPr>
      </w:pPr>
      <w:r>
        <w:rPr>
          <w:lang w:eastAsia="en-US"/>
        </w:rPr>
        <w:t>Intel asked when the deadline for Rel-18 WIDs is to be. This is the same as the main meeting deadline. Any open issues should be uploaded to the CC#4 folder at least an hour before the CC in order to be able to try to quickly resolve issues.</w:t>
      </w:r>
    </w:p>
    <w:p w14:paraId="4716B228" w14:textId="6BB3F8EB" w:rsidR="00292D20" w:rsidRDefault="00292D20" w:rsidP="00984CE0">
      <w:pPr>
        <w:rPr>
          <w:lang w:eastAsia="en-US"/>
        </w:rPr>
      </w:pPr>
      <w:r>
        <w:rPr>
          <w:lang w:eastAsia="en-US"/>
        </w:rPr>
        <w:t>As there is another meeting before TSG SA Plenary, controversial issues can be postponed to the February meeting.</w:t>
      </w:r>
    </w:p>
    <w:p w14:paraId="24835E38" w14:textId="7021A6FD" w:rsidR="00292D20" w:rsidRDefault="00292D20" w:rsidP="00984CE0">
      <w:pPr>
        <w:rPr>
          <w:lang w:eastAsia="en-US"/>
        </w:rPr>
      </w:pPr>
      <w:r>
        <w:rPr>
          <w:lang w:eastAsia="en-US"/>
        </w:rPr>
        <w:t>It was clarified that documents which receive no comments may be accidently approved, but such mistakes can be raised in the CCs to avoid or correct this. It is useful to send a comment to the list indicating such documents in order to avoid such accidental approval.</w:t>
      </w:r>
    </w:p>
    <w:p w14:paraId="3DBF4E24" w14:textId="3B5F1814" w:rsidR="00CB12C1" w:rsidRDefault="00CB12C1" w:rsidP="00CB12C1">
      <w:pPr>
        <w:rPr>
          <w:lang w:eastAsia="en-US"/>
        </w:rPr>
      </w:pPr>
      <w:r>
        <w:rPr>
          <w:lang w:eastAsia="en-US"/>
        </w:rPr>
        <w:t>The SA WG2 Chair did not think it was necessary to change the established SA WG2 e-meeting procedures (e.g. adding a CT WG1-style 'quiet period') to handle what is a low-level problem which can be resolved in the CCs.</w:t>
      </w:r>
    </w:p>
    <w:p w14:paraId="233B5D63" w14:textId="13FB3322" w:rsidR="00292D20" w:rsidRDefault="00292D20" w:rsidP="00984CE0">
      <w:pPr>
        <w:rPr>
          <w:lang w:eastAsia="en-US"/>
        </w:rPr>
      </w:pPr>
      <w:r>
        <w:rPr>
          <w:lang w:eastAsia="en-US"/>
        </w:rPr>
        <w:t>The status on</w:t>
      </w:r>
      <w:r w:rsidRPr="00292D20">
        <w:rPr>
          <w:lang w:eastAsia="en-US"/>
        </w:rPr>
        <w:t xml:space="preserve"> </w:t>
      </w:r>
      <w:r w:rsidRPr="007F12AC">
        <w:rPr>
          <w:color w:val="0000FF"/>
          <w:lang w:eastAsia="en-US"/>
        </w:rPr>
        <w:t>S2-2301034</w:t>
      </w:r>
      <w:r>
        <w:rPr>
          <w:lang w:eastAsia="en-US"/>
        </w:rPr>
        <w:t xml:space="preserve"> was checked. The affected clauses should be added to the cover sheet. r00 with the cover sheet correction will be marked for approval.</w:t>
      </w:r>
    </w:p>
    <w:p w14:paraId="03ADE705" w14:textId="089A975A" w:rsidR="007F12AC" w:rsidRPr="00413234" w:rsidRDefault="007F12AC" w:rsidP="00984CE0">
      <w:r>
        <w:rPr>
          <w:lang w:eastAsia="en-US"/>
        </w:rPr>
        <w:t xml:space="preserve">Delegates were reminded that approved CRs need to be cleaned up to remove revisions on revisions before uploading the documents to the INBOX. Rapporteurs were asked to </w:t>
      </w:r>
      <w:r w:rsidR="00413234">
        <w:rPr>
          <w:lang w:eastAsia="en-US"/>
        </w:rPr>
        <w:t xml:space="preserve">make a </w:t>
      </w:r>
      <w:r>
        <w:rPr>
          <w:lang w:eastAsia="en-US"/>
        </w:rPr>
        <w:t>check</w:t>
      </w:r>
      <w:r w:rsidR="00413234">
        <w:rPr>
          <w:lang w:eastAsia="en-US"/>
        </w:rPr>
        <w:t xml:space="preserve"> of</w:t>
      </w:r>
      <w:r>
        <w:rPr>
          <w:lang w:eastAsia="en-US"/>
        </w:rPr>
        <w:t xml:space="preserve"> CRs to their TSs</w:t>
      </w:r>
      <w:r w:rsidR="00413234">
        <w:rPr>
          <w:lang w:eastAsia="en-US"/>
        </w:rPr>
        <w:t xml:space="preserve"> and indicate any issues found</w:t>
      </w:r>
      <w:r>
        <w:rPr>
          <w:lang w:eastAsia="en-US"/>
        </w:rPr>
        <w:t>.</w:t>
      </w:r>
      <w:r w:rsidR="00413234" w:rsidRPr="00413234">
        <w:rPr>
          <w:b/>
          <w:bCs/>
          <w:lang w:eastAsia="en-US"/>
        </w:rPr>
        <w:t xml:space="preserve"> It was clarified that it is the responsibility of the CR Author to ensure the correctness of their CRs.</w:t>
      </w:r>
    </w:p>
    <w:p w14:paraId="62FADF0A" w14:textId="1CE2B676" w:rsidR="007F12AC" w:rsidRDefault="007F12AC" w:rsidP="00984CE0">
      <w:pPr>
        <w:rPr>
          <w:lang w:eastAsia="en-US"/>
        </w:rPr>
      </w:pPr>
      <w:r w:rsidRPr="007F12AC">
        <w:rPr>
          <w:color w:val="0000FF"/>
          <w:lang w:eastAsia="en-US"/>
        </w:rPr>
        <w:t>S2-2301019</w:t>
      </w:r>
      <w:r>
        <w:rPr>
          <w:lang w:eastAsia="en-US"/>
        </w:rPr>
        <w:t xml:space="preserve"> and </w:t>
      </w:r>
      <w:r w:rsidRPr="007F12AC">
        <w:rPr>
          <w:color w:val="0000FF"/>
          <w:lang w:eastAsia="en-US"/>
        </w:rPr>
        <w:t>S2-2301020</w:t>
      </w:r>
      <w:r>
        <w:rPr>
          <w:lang w:eastAsia="en-US"/>
        </w:rPr>
        <w:t xml:space="preserve">:will be merged into </w:t>
      </w:r>
      <w:r w:rsidRPr="007F12AC">
        <w:rPr>
          <w:color w:val="0000FF"/>
          <w:lang w:eastAsia="en-US"/>
        </w:rPr>
        <w:t>S2-2300913</w:t>
      </w:r>
      <w:r>
        <w:rPr>
          <w:lang w:eastAsia="en-US"/>
        </w:rPr>
        <w:t xml:space="preserve"> and </w:t>
      </w:r>
      <w:r w:rsidRPr="007F12AC">
        <w:rPr>
          <w:color w:val="0000FF"/>
          <w:lang w:eastAsia="en-US"/>
        </w:rPr>
        <w:t>S2-2300914</w:t>
      </w:r>
      <w:r>
        <w:rPr>
          <w:lang w:eastAsia="en-US"/>
        </w:rPr>
        <w:t xml:space="preserve"> respectively.</w:t>
      </w:r>
    </w:p>
    <w:p w14:paraId="68B85D5F" w14:textId="6B62F3D9" w:rsidR="007F12AC" w:rsidRDefault="007F12AC" w:rsidP="00984CE0">
      <w:pPr>
        <w:rPr>
          <w:lang w:eastAsia="en-US"/>
        </w:rPr>
      </w:pPr>
      <w:r w:rsidRPr="007F12AC">
        <w:rPr>
          <w:color w:val="0000FF"/>
          <w:lang w:eastAsia="en-US"/>
        </w:rPr>
        <w:t>S2-2301348</w:t>
      </w:r>
      <w:r w:rsidR="00413234">
        <w:t>:</w:t>
      </w:r>
      <w:r>
        <w:rPr>
          <w:lang w:eastAsia="en-US"/>
        </w:rPr>
        <w:t xml:space="preserve"> </w:t>
      </w:r>
      <w:r w:rsidR="00413234">
        <w:rPr>
          <w:lang w:eastAsia="en-US"/>
        </w:rPr>
        <w:t xml:space="preserve">WI Status Report on Multiple location report for MT-LR Immediate Location Request for regulatory services (TEI18_MLR) </w:t>
      </w:r>
      <w:r>
        <w:rPr>
          <w:lang w:eastAsia="en-US"/>
        </w:rPr>
        <w:t xml:space="preserve">should be </w:t>
      </w:r>
      <w:r w:rsidRPr="00413234">
        <w:rPr>
          <w:b/>
          <w:bCs/>
          <w:lang w:eastAsia="en-US"/>
        </w:rPr>
        <w:t>withdrawn</w:t>
      </w:r>
      <w:r>
        <w:rPr>
          <w:lang w:eastAsia="en-US"/>
        </w:rPr>
        <w:t>.</w:t>
      </w:r>
    </w:p>
    <w:p w14:paraId="659E7BE9" w14:textId="725913B7" w:rsidR="00413234" w:rsidRDefault="00413234" w:rsidP="00984CE0">
      <w:pPr>
        <w:rPr>
          <w:lang w:eastAsia="en-US"/>
        </w:rPr>
      </w:pPr>
      <w:r>
        <w:rPr>
          <w:lang w:eastAsia="en-US"/>
        </w:rPr>
        <w:t>Deutsche Telekom commented that a number of AIs changed for this meeting and asked if this should be expected in future. The SA WG2 Chair replied that this meeting the order was changed to align with the UID order in the Work Plan to ease the reporting of status into TSG SA. The ordering should remain stable from now on.</w:t>
      </w:r>
    </w:p>
    <w:p w14:paraId="17B868DD" w14:textId="77777777" w:rsidR="00292D20" w:rsidRPr="00AC1A5B" w:rsidRDefault="00292D20" w:rsidP="00984CE0">
      <w:pPr>
        <w:rPr>
          <w:lang w:eastAsia="en-US"/>
        </w:rPr>
      </w:pPr>
    </w:p>
    <w:p w14:paraId="164C7DDE" w14:textId="7ED6CA01" w:rsidR="00AC1A5B" w:rsidRDefault="001B1549" w:rsidP="00AC1A5B">
      <w:pPr>
        <w:pStyle w:val="Heading1"/>
      </w:pPr>
      <w:r>
        <w:t>7</w:t>
      </w:r>
      <w:r w:rsidR="00AC1A5B">
        <w:tab/>
        <w:t>Closing of the CC</w:t>
      </w:r>
    </w:p>
    <w:p w14:paraId="4D15B805" w14:textId="2A488D9E" w:rsidR="00AC1A5B" w:rsidRDefault="008473C1" w:rsidP="00AC1A5B">
      <w:r>
        <w:t>The SA WG2 Chair thanked delegates for participating in this call and closed the CC.</w:t>
      </w:r>
    </w:p>
    <w:p w14:paraId="3C6DB1DA" w14:textId="77777777" w:rsidR="008473C1" w:rsidRPr="00AC1A5B" w:rsidRDefault="008473C1" w:rsidP="00AC1A5B">
      <w:pPr>
        <w:rPr>
          <w:lang w:eastAsia="en-US"/>
        </w:rPr>
      </w:pPr>
    </w:p>
    <w:p w14:paraId="664843CF" w14:textId="3167CBCD" w:rsidR="007E1A46" w:rsidRDefault="000840CD" w:rsidP="000840CD">
      <w:pPr>
        <w:pStyle w:val="Heading1"/>
        <w:rPr>
          <w:color w:val="0000FF"/>
        </w:rPr>
      </w:pPr>
      <w:r w:rsidRPr="0048558F">
        <w:rPr>
          <w:color w:val="0000FF"/>
        </w:rPr>
        <w:t>Closed:</w:t>
      </w:r>
      <w:r w:rsidR="002B0C6B">
        <w:rPr>
          <w:color w:val="0000FF"/>
        </w:rPr>
        <w:t xml:space="preserve"> </w:t>
      </w:r>
      <w:r w:rsidR="00BE050C">
        <w:rPr>
          <w:color w:val="0000FF"/>
        </w:rPr>
        <w:t>1</w:t>
      </w:r>
      <w:r w:rsidR="001B1549">
        <w:rPr>
          <w:color w:val="0000FF"/>
        </w:rPr>
        <w:t>9</w:t>
      </w:r>
      <w:r w:rsidR="000573F5">
        <w:rPr>
          <w:color w:val="0000FF"/>
        </w:rPr>
        <w:t xml:space="preserve"> January 2023</w:t>
      </w:r>
      <w:r w:rsidRPr="0048558F">
        <w:rPr>
          <w:color w:val="0000FF"/>
        </w:rPr>
        <w:t xml:space="preserve">, </w:t>
      </w:r>
      <w:r w:rsidR="00C008B3">
        <w:rPr>
          <w:color w:val="0000FF"/>
        </w:rPr>
        <w:t>1</w:t>
      </w:r>
      <w:r w:rsidR="00413234">
        <w:rPr>
          <w:color w:val="0000FF"/>
        </w:rPr>
        <w:t>5</w:t>
      </w:r>
      <w:r w:rsidR="00A4192B">
        <w:rPr>
          <w:color w:val="0000FF"/>
        </w:rPr>
        <w:t>.</w:t>
      </w:r>
      <w:r w:rsidR="001B1549">
        <w:rPr>
          <w:color w:val="0000FF"/>
        </w:rPr>
        <w:t>0</w:t>
      </w:r>
      <w:r w:rsidR="000573F5">
        <w:rPr>
          <w:color w:val="0000FF"/>
        </w:rPr>
        <w:t>0</w:t>
      </w:r>
      <w:r w:rsidR="0048558F" w:rsidRPr="0048558F">
        <w:rPr>
          <w:color w:val="0000FF"/>
        </w:rPr>
        <w:t xml:space="preserve"> UTC</w:t>
      </w:r>
    </w:p>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79559" w14:textId="77777777" w:rsidR="00C57B62" w:rsidRDefault="00C57B62" w:rsidP="0085007B">
      <w:pPr>
        <w:spacing w:after="0"/>
      </w:pPr>
      <w:r>
        <w:separator/>
      </w:r>
    </w:p>
  </w:endnote>
  <w:endnote w:type="continuationSeparator" w:id="0">
    <w:p w14:paraId="7A5947A7" w14:textId="77777777" w:rsidR="00C57B62" w:rsidRDefault="00C57B62"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D60C4" w14:textId="77777777" w:rsidR="00C57B62" w:rsidRDefault="00C57B62" w:rsidP="0085007B">
      <w:pPr>
        <w:spacing w:after="0"/>
      </w:pPr>
      <w:r>
        <w:separator/>
      </w:r>
    </w:p>
  </w:footnote>
  <w:footnote w:type="continuationSeparator" w:id="0">
    <w:p w14:paraId="5434326E" w14:textId="77777777" w:rsidR="00C57B62" w:rsidRDefault="00C57B62"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16cid:durableId="968705304">
    <w:abstractNumId w:val="9"/>
  </w:num>
  <w:num w:numId="2" w16cid:durableId="924873490">
    <w:abstractNumId w:val="7"/>
  </w:num>
  <w:num w:numId="3" w16cid:durableId="1427652299">
    <w:abstractNumId w:val="6"/>
  </w:num>
  <w:num w:numId="4" w16cid:durableId="56326254">
    <w:abstractNumId w:val="5"/>
  </w:num>
  <w:num w:numId="5" w16cid:durableId="535311460">
    <w:abstractNumId w:val="4"/>
  </w:num>
  <w:num w:numId="6" w16cid:durableId="432288667">
    <w:abstractNumId w:val="8"/>
  </w:num>
  <w:num w:numId="7" w16cid:durableId="229732030">
    <w:abstractNumId w:val="3"/>
  </w:num>
  <w:num w:numId="8" w16cid:durableId="1724215450">
    <w:abstractNumId w:val="2"/>
  </w:num>
  <w:num w:numId="9" w16cid:durableId="126163061">
    <w:abstractNumId w:val="1"/>
  </w:num>
  <w:num w:numId="10" w16cid:durableId="857156905">
    <w:abstractNumId w:val="0"/>
  </w:num>
  <w:num w:numId="11" w16cid:durableId="7652299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28A9"/>
    <w:rsid w:val="000149D6"/>
    <w:rsid w:val="00015D16"/>
    <w:rsid w:val="000219A0"/>
    <w:rsid w:val="000266DF"/>
    <w:rsid w:val="000319C8"/>
    <w:rsid w:val="00040616"/>
    <w:rsid w:val="00043AEA"/>
    <w:rsid w:val="00052F06"/>
    <w:rsid w:val="00056AB3"/>
    <w:rsid w:val="000573F5"/>
    <w:rsid w:val="00060909"/>
    <w:rsid w:val="000656C3"/>
    <w:rsid w:val="00070585"/>
    <w:rsid w:val="00076122"/>
    <w:rsid w:val="00080D3D"/>
    <w:rsid w:val="00083A3E"/>
    <w:rsid w:val="000840CD"/>
    <w:rsid w:val="00087D60"/>
    <w:rsid w:val="0009087A"/>
    <w:rsid w:val="0009613E"/>
    <w:rsid w:val="000A0FA1"/>
    <w:rsid w:val="000A2977"/>
    <w:rsid w:val="000B48ED"/>
    <w:rsid w:val="000C1A64"/>
    <w:rsid w:val="000D2249"/>
    <w:rsid w:val="000D47A0"/>
    <w:rsid w:val="000D593A"/>
    <w:rsid w:val="000E3CA7"/>
    <w:rsid w:val="000E531B"/>
    <w:rsid w:val="000E61A2"/>
    <w:rsid w:val="000E69A8"/>
    <w:rsid w:val="000F3DA2"/>
    <w:rsid w:val="000F72A0"/>
    <w:rsid w:val="001039B4"/>
    <w:rsid w:val="00113EBD"/>
    <w:rsid w:val="00115C27"/>
    <w:rsid w:val="00124963"/>
    <w:rsid w:val="001305D2"/>
    <w:rsid w:val="0014393E"/>
    <w:rsid w:val="001456AF"/>
    <w:rsid w:val="001472BB"/>
    <w:rsid w:val="00150D40"/>
    <w:rsid w:val="001539E5"/>
    <w:rsid w:val="00154976"/>
    <w:rsid w:val="001553D2"/>
    <w:rsid w:val="00164006"/>
    <w:rsid w:val="00186016"/>
    <w:rsid w:val="00193AA6"/>
    <w:rsid w:val="001959DE"/>
    <w:rsid w:val="001A26F6"/>
    <w:rsid w:val="001A78DA"/>
    <w:rsid w:val="001B1549"/>
    <w:rsid w:val="001C4346"/>
    <w:rsid w:val="001D1549"/>
    <w:rsid w:val="001D46DB"/>
    <w:rsid w:val="001D54BB"/>
    <w:rsid w:val="001D6904"/>
    <w:rsid w:val="001E16D3"/>
    <w:rsid w:val="001E411C"/>
    <w:rsid w:val="001E6735"/>
    <w:rsid w:val="001F5CE1"/>
    <w:rsid w:val="001F7D51"/>
    <w:rsid w:val="00200CF5"/>
    <w:rsid w:val="0020197C"/>
    <w:rsid w:val="00201F6A"/>
    <w:rsid w:val="0021794E"/>
    <w:rsid w:val="0021798A"/>
    <w:rsid w:val="00220F90"/>
    <w:rsid w:val="002268B1"/>
    <w:rsid w:val="002273F1"/>
    <w:rsid w:val="00231B8C"/>
    <w:rsid w:val="00234C2E"/>
    <w:rsid w:val="00235A63"/>
    <w:rsid w:val="0024299C"/>
    <w:rsid w:val="00254A52"/>
    <w:rsid w:val="00255896"/>
    <w:rsid w:val="00256BCF"/>
    <w:rsid w:val="00270471"/>
    <w:rsid w:val="002717B4"/>
    <w:rsid w:val="00277E48"/>
    <w:rsid w:val="00280F27"/>
    <w:rsid w:val="00285723"/>
    <w:rsid w:val="00287993"/>
    <w:rsid w:val="00292D20"/>
    <w:rsid w:val="00293408"/>
    <w:rsid w:val="00293D1E"/>
    <w:rsid w:val="00294A4A"/>
    <w:rsid w:val="002A1574"/>
    <w:rsid w:val="002B0C6B"/>
    <w:rsid w:val="002B5393"/>
    <w:rsid w:val="002C5D7C"/>
    <w:rsid w:val="002C639F"/>
    <w:rsid w:val="002D0073"/>
    <w:rsid w:val="002E148B"/>
    <w:rsid w:val="002E3E99"/>
    <w:rsid w:val="002E442D"/>
    <w:rsid w:val="002E601F"/>
    <w:rsid w:val="00300404"/>
    <w:rsid w:val="003004FB"/>
    <w:rsid w:val="00303A8A"/>
    <w:rsid w:val="003135D5"/>
    <w:rsid w:val="00323C99"/>
    <w:rsid w:val="00323DEC"/>
    <w:rsid w:val="00325EB4"/>
    <w:rsid w:val="00330DE8"/>
    <w:rsid w:val="003367EF"/>
    <w:rsid w:val="003448FC"/>
    <w:rsid w:val="00346DA5"/>
    <w:rsid w:val="003708A0"/>
    <w:rsid w:val="0037451C"/>
    <w:rsid w:val="0037788D"/>
    <w:rsid w:val="00380505"/>
    <w:rsid w:val="00381B8D"/>
    <w:rsid w:val="003843AC"/>
    <w:rsid w:val="00385452"/>
    <w:rsid w:val="00391784"/>
    <w:rsid w:val="0039639F"/>
    <w:rsid w:val="003A21D0"/>
    <w:rsid w:val="003A2237"/>
    <w:rsid w:val="003A32A9"/>
    <w:rsid w:val="003A3807"/>
    <w:rsid w:val="003A7016"/>
    <w:rsid w:val="003B2077"/>
    <w:rsid w:val="003B3430"/>
    <w:rsid w:val="003C31C8"/>
    <w:rsid w:val="003C4D50"/>
    <w:rsid w:val="003D4A97"/>
    <w:rsid w:val="003D7DE6"/>
    <w:rsid w:val="003E278F"/>
    <w:rsid w:val="003E2DDA"/>
    <w:rsid w:val="003E6EF8"/>
    <w:rsid w:val="003F05A5"/>
    <w:rsid w:val="003F4CD8"/>
    <w:rsid w:val="003F6EFC"/>
    <w:rsid w:val="00401993"/>
    <w:rsid w:val="004045CA"/>
    <w:rsid w:val="004046DB"/>
    <w:rsid w:val="00404EB2"/>
    <w:rsid w:val="00407DC7"/>
    <w:rsid w:val="00413234"/>
    <w:rsid w:val="00415209"/>
    <w:rsid w:val="00415986"/>
    <w:rsid w:val="0042316D"/>
    <w:rsid w:val="0042471D"/>
    <w:rsid w:val="00431C9C"/>
    <w:rsid w:val="0043254A"/>
    <w:rsid w:val="0045300A"/>
    <w:rsid w:val="004532C8"/>
    <w:rsid w:val="00453354"/>
    <w:rsid w:val="0045385D"/>
    <w:rsid w:val="004624A6"/>
    <w:rsid w:val="00471729"/>
    <w:rsid w:val="00473C9C"/>
    <w:rsid w:val="00476207"/>
    <w:rsid w:val="0048558F"/>
    <w:rsid w:val="00487751"/>
    <w:rsid w:val="004A02E0"/>
    <w:rsid w:val="004A13BB"/>
    <w:rsid w:val="004A1979"/>
    <w:rsid w:val="004A5F2E"/>
    <w:rsid w:val="004A698B"/>
    <w:rsid w:val="004B3AA1"/>
    <w:rsid w:val="004B47D1"/>
    <w:rsid w:val="004B6886"/>
    <w:rsid w:val="004C26C0"/>
    <w:rsid w:val="004C64B0"/>
    <w:rsid w:val="004D40A1"/>
    <w:rsid w:val="004E218D"/>
    <w:rsid w:val="004F1EC5"/>
    <w:rsid w:val="00500CF4"/>
    <w:rsid w:val="00510224"/>
    <w:rsid w:val="00545F55"/>
    <w:rsid w:val="00553450"/>
    <w:rsid w:val="00556F9B"/>
    <w:rsid w:val="00560A84"/>
    <w:rsid w:val="005626D2"/>
    <w:rsid w:val="005768DF"/>
    <w:rsid w:val="005853F4"/>
    <w:rsid w:val="00585E54"/>
    <w:rsid w:val="00586482"/>
    <w:rsid w:val="005A29ED"/>
    <w:rsid w:val="005A65D1"/>
    <w:rsid w:val="005B6629"/>
    <w:rsid w:val="005B7B97"/>
    <w:rsid w:val="005C0C1C"/>
    <w:rsid w:val="005D3CC9"/>
    <w:rsid w:val="005E6762"/>
    <w:rsid w:val="005F24B2"/>
    <w:rsid w:val="005F5EDB"/>
    <w:rsid w:val="006011FA"/>
    <w:rsid w:val="006030D6"/>
    <w:rsid w:val="00603F0C"/>
    <w:rsid w:val="0060496B"/>
    <w:rsid w:val="0060793B"/>
    <w:rsid w:val="006131BD"/>
    <w:rsid w:val="00615DFC"/>
    <w:rsid w:val="006177D5"/>
    <w:rsid w:val="00617D26"/>
    <w:rsid w:val="00620DF5"/>
    <w:rsid w:val="0062556E"/>
    <w:rsid w:val="006334A9"/>
    <w:rsid w:val="00633C3B"/>
    <w:rsid w:val="006419A1"/>
    <w:rsid w:val="0064281B"/>
    <w:rsid w:val="0064465A"/>
    <w:rsid w:val="00650C46"/>
    <w:rsid w:val="00657813"/>
    <w:rsid w:val="006665F8"/>
    <w:rsid w:val="00666B2F"/>
    <w:rsid w:val="00672099"/>
    <w:rsid w:val="00676894"/>
    <w:rsid w:val="00682336"/>
    <w:rsid w:val="00687D97"/>
    <w:rsid w:val="00691673"/>
    <w:rsid w:val="00692737"/>
    <w:rsid w:val="006A02E9"/>
    <w:rsid w:val="006B25AE"/>
    <w:rsid w:val="006C270F"/>
    <w:rsid w:val="006D4ADF"/>
    <w:rsid w:val="006E0D3B"/>
    <w:rsid w:val="006E3D02"/>
    <w:rsid w:val="006E4321"/>
    <w:rsid w:val="006F65F0"/>
    <w:rsid w:val="00701663"/>
    <w:rsid w:val="00702D12"/>
    <w:rsid w:val="0070513E"/>
    <w:rsid w:val="00715EE3"/>
    <w:rsid w:val="007221E7"/>
    <w:rsid w:val="00724D6A"/>
    <w:rsid w:val="007272FC"/>
    <w:rsid w:val="00745058"/>
    <w:rsid w:val="00757496"/>
    <w:rsid w:val="0076259B"/>
    <w:rsid w:val="00774914"/>
    <w:rsid w:val="00775116"/>
    <w:rsid w:val="00775D1A"/>
    <w:rsid w:val="00780C5D"/>
    <w:rsid w:val="00790DAD"/>
    <w:rsid w:val="00790E48"/>
    <w:rsid w:val="007912AF"/>
    <w:rsid w:val="00794BC4"/>
    <w:rsid w:val="00797813"/>
    <w:rsid w:val="007A180A"/>
    <w:rsid w:val="007A76FB"/>
    <w:rsid w:val="007B3434"/>
    <w:rsid w:val="007C0907"/>
    <w:rsid w:val="007C56FF"/>
    <w:rsid w:val="007C786F"/>
    <w:rsid w:val="007D1422"/>
    <w:rsid w:val="007E1A46"/>
    <w:rsid w:val="007F0C8C"/>
    <w:rsid w:val="007F12AC"/>
    <w:rsid w:val="007F1C21"/>
    <w:rsid w:val="007F2E53"/>
    <w:rsid w:val="007F652B"/>
    <w:rsid w:val="007F7E4B"/>
    <w:rsid w:val="0080209C"/>
    <w:rsid w:val="00820F19"/>
    <w:rsid w:val="0082616E"/>
    <w:rsid w:val="00837DE3"/>
    <w:rsid w:val="00841FBE"/>
    <w:rsid w:val="0084462E"/>
    <w:rsid w:val="00845ED7"/>
    <w:rsid w:val="008473C1"/>
    <w:rsid w:val="0085007B"/>
    <w:rsid w:val="0085417C"/>
    <w:rsid w:val="00855450"/>
    <w:rsid w:val="00857095"/>
    <w:rsid w:val="00861465"/>
    <w:rsid w:val="008640CC"/>
    <w:rsid w:val="0086600A"/>
    <w:rsid w:val="008667F5"/>
    <w:rsid w:val="008700BA"/>
    <w:rsid w:val="008773EF"/>
    <w:rsid w:val="00880E91"/>
    <w:rsid w:val="008923E1"/>
    <w:rsid w:val="008A0B56"/>
    <w:rsid w:val="008A7094"/>
    <w:rsid w:val="008B1F1B"/>
    <w:rsid w:val="008B2B74"/>
    <w:rsid w:val="008C486B"/>
    <w:rsid w:val="008D0CE5"/>
    <w:rsid w:val="008D5BF7"/>
    <w:rsid w:val="008D61DB"/>
    <w:rsid w:val="008D6292"/>
    <w:rsid w:val="008E0748"/>
    <w:rsid w:val="008E25C1"/>
    <w:rsid w:val="008E69CF"/>
    <w:rsid w:val="008F4E67"/>
    <w:rsid w:val="0090014B"/>
    <w:rsid w:val="00900284"/>
    <w:rsid w:val="0090040E"/>
    <w:rsid w:val="0090288D"/>
    <w:rsid w:val="009104D0"/>
    <w:rsid w:val="00927814"/>
    <w:rsid w:val="00944F74"/>
    <w:rsid w:val="0094649A"/>
    <w:rsid w:val="00954F7C"/>
    <w:rsid w:val="00955479"/>
    <w:rsid w:val="009566A2"/>
    <w:rsid w:val="00957448"/>
    <w:rsid w:val="00971786"/>
    <w:rsid w:val="00976926"/>
    <w:rsid w:val="00983B33"/>
    <w:rsid w:val="00983FA4"/>
    <w:rsid w:val="00984CE0"/>
    <w:rsid w:val="00986115"/>
    <w:rsid w:val="0099226D"/>
    <w:rsid w:val="009940EC"/>
    <w:rsid w:val="00994BFA"/>
    <w:rsid w:val="00997791"/>
    <w:rsid w:val="009A13B0"/>
    <w:rsid w:val="009A3EC1"/>
    <w:rsid w:val="009A57E7"/>
    <w:rsid w:val="009A79C2"/>
    <w:rsid w:val="009C74E8"/>
    <w:rsid w:val="009E2A37"/>
    <w:rsid w:val="009E4831"/>
    <w:rsid w:val="009E65A4"/>
    <w:rsid w:val="009F1217"/>
    <w:rsid w:val="009F5192"/>
    <w:rsid w:val="00A05F8E"/>
    <w:rsid w:val="00A07D21"/>
    <w:rsid w:val="00A11915"/>
    <w:rsid w:val="00A141A4"/>
    <w:rsid w:val="00A179FA"/>
    <w:rsid w:val="00A40A2C"/>
    <w:rsid w:val="00A4192B"/>
    <w:rsid w:val="00A421BD"/>
    <w:rsid w:val="00A51F17"/>
    <w:rsid w:val="00A550B1"/>
    <w:rsid w:val="00A76535"/>
    <w:rsid w:val="00A775C8"/>
    <w:rsid w:val="00A8249C"/>
    <w:rsid w:val="00A851F7"/>
    <w:rsid w:val="00A87E03"/>
    <w:rsid w:val="00A90FF4"/>
    <w:rsid w:val="00A91501"/>
    <w:rsid w:val="00A973D4"/>
    <w:rsid w:val="00AA02CA"/>
    <w:rsid w:val="00AA40A4"/>
    <w:rsid w:val="00AA78F2"/>
    <w:rsid w:val="00AB3B2D"/>
    <w:rsid w:val="00AC1A5B"/>
    <w:rsid w:val="00AC41F9"/>
    <w:rsid w:val="00AC5147"/>
    <w:rsid w:val="00AD2D68"/>
    <w:rsid w:val="00AD6B61"/>
    <w:rsid w:val="00AE5948"/>
    <w:rsid w:val="00AE623E"/>
    <w:rsid w:val="00AF20A1"/>
    <w:rsid w:val="00AF5E48"/>
    <w:rsid w:val="00AF67E5"/>
    <w:rsid w:val="00AF6AF1"/>
    <w:rsid w:val="00B0730E"/>
    <w:rsid w:val="00B07A2F"/>
    <w:rsid w:val="00B118DD"/>
    <w:rsid w:val="00B200E5"/>
    <w:rsid w:val="00B27BF9"/>
    <w:rsid w:val="00B37A56"/>
    <w:rsid w:val="00B40E79"/>
    <w:rsid w:val="00B46A70"/>
    <w:rsid w:val="00B54ED3"/>
    <w:rsid w:val="00B556C2"/>
    <w:rsid w:val="00B55EB4"/>
    <w:rsid w:val="00B6712E"/>
    <w:rsid w:val="00B6727B"/>
    <w:rsid w:val="00B85A66"/>
    <w:rsid w:val="00B86B45"/>
    <w:rsid w:val="00B91FB9"/>
    <w:rsid w:val="00B9369A"/>
    <w:rsid w:val="00BA59E2"/>
    <w:rsid w:val="00BB3BB4"/>
    <w:rsid w:val="00BC2149"/>
    <w:rsid w:val="00BD07FE"/>
    <w:rsid w:val="00BD21C8"/>
    <w:rsid w:val="00BD32BE"/>
    <w:rsid w:val="00BD5D24"/>
    <w:rsid w:val="00BE050C"/>
    <w:rsid w:val="00BE2363"/>
    <w:rsid w:val="00BE3936"/>
    <w:rsid w:val="00BF4EAC"/>
    <w:rsid w:val="00C00767"/>
    <w:rsid w:val="00C008B3"/>
    <w:rsid w:val="00C03600"/>
    <w:rsid w:val="00C21A50"/>
    <w:rsid w:val="00C3032E"/>
    <w:rsid w:val="00C30B97"/>
    <w:rsid w:val="00C3605F"/>
    <w:rsid w:val="00C410B1"/>
    <w:rsid w:val="00C4111F"/>
    <w:rsid w:val="00C51DC5"/>
    <w:rsid w:val="00C56B52"/>
    <w:rsid w:val="00C57B62"/>
    <w:rsid w:val="00C57D69"/>
    <w:rsid w:val="00C60A6C"/>
    <w:rsid w:val="00C677A0"/>
    <w:rsid w:val="00C67839"/>
    <w:rsid w:val="00C7248F"/>
    <w:rsid w:val="00C72FAD"/>
    <w:rsid w:val="00C80E78"/>
    <w:rsid w:val="00C81667"/>
    <w:rsid w:val="00C84344"/>
    <w:rsid w:val="00C85353"/>
    <w:rsid w:val="00C85B2A"/>
    <w:rsid w:val="00C862FF"/>
    <w:rsid w:val="00C87011"/>
    <w:rsid w:val="00CA4159"/>
    <w:rsid w:val="00CA4BD5"/>
    <w:rsid w:val="00CA4CA0"/>
    <w:rsid w:val="00CA7553"/>
    <w:rsid w:val="00CB12C1"/>
    <w:rsid w:val="00CB4627"/>
    <w:rsid w:val="00CC081D"/>
    <w:rsid w:val="00CC66A4"/>
    <w:rsid w:val="00CD4F10"/>
    <w:rsid w:val="00CD56D0"/>
    <w:rsid w:val="00CD73EC"/>
    <w:rsid w:val="00CF5EBA"/>
    <w:rsid w:val="00D01BB8"/>
    <w:rsid w:val="00D0348F"/>
    <w:rsid w:val="00D07283"/>
    <w:rsid w:val="00D123D2"/>
    <w:rsid w:val="00D1556D"/>
    <w:rsid w:val="00D17612"/>
    <w:rsid w:val="00D17929"/>
    <w:rsid w:val="00D20E56"/>
    <w:rsid w:val="00D24CEC"/>
    <w:rsid w:val="00D27B82"/>
    <w:rsid w:val="00D415F2"/>
    <w:rsid w:val="00D42795"/>
    <w:rsid w:val="00D44E50"/>
    <w:rsid w:val="00D46910"/>
    <w:rsid w:val="00D54D41"/>
    <w:rsid w:val="00D61690"/>
    <w:rsid w:val="00D630B4"/>
    <w:rsid w:val="00D700EE"/>
    <w:rsid w:val="00D820C9"/>
    <w:rsid w:val="00D910DF"/>
    <w:rsid w:val="00D93104"/>
    <w:rsid w:val="00D939C7"/>
    <w:rsid w:val="00D965C9"/>
    <w:rsid w:val="00DA099C"/>
    <w:rsid w:val="00DA1575"/>
    <w:rsid w:val="00DA167F"/>
    <w:rsid w:val="00DA7D94"/>
    <w:rsid w:val="00DB2E05"/>
    <w:rsid w:val="00DB63C4"/>
    <w:rsid w:val="00DC1FEF"/>
    <w:rsid w:val="00DD0949"/>
    <w:rsid w:val="00DD3ABC"/>
    <w:rsid w:val="00DD4E2B"/>
    <w:rsid w:val="00DE4566"/>
    <w:rsid w:val="00DE6833"/>
    <w:rsid w:val="00DF021C"/>
    <w:rsid w:val="00DF4F6A"/>
    <w:rsid w:val="00DF664A"/>
    <w:rsid w:val="00E104F3"/>
    <w:rsid w:val="00E11277"/>
    <w:rsid w:val="00E15131"/>
    <w:rsid w:val="00E24E25"/>
    <w:rsid w:val="00E27410"/>
    <w:rsid w:val="00E317B5"/>
    <w:rsid w:val="00E32B05"/>
    <w:rsid w:val="00E34945"/>
    <w:rsid w:val="00E405F4"/>
    <w:rsid w:val="00E446E0"/>
    <w:rsid w:val="00E44AA6"/>
    <w:rsid w:val="00E45DCB"/>
    <w:rsid w:val="00E4682C"/>
    <w:rsid w:val="00E55D7C"/>
    <w:rsid w:val="00E6060F"/>
    <w:rsid w:val="00E6602E"/>
    <w:rsid w:val="00E76083"/>
    <w:rsid w:val="00E83E54"/>
    <w:rsid w:val="00E84906"/>
    <w:rsid w:val="00E87BBD"/>
    <w:rsid w:val="00E91D4D"/>
    <w:rsid w:val="00E95815"/>
    <w:rsid w:val="00E960BA"/>
    <w:rsid w:val="00EA3E40"/>
    <w:rsid w:val="00EB312B"/>
    <w:rsid w:val="00EC0701"/>
    <w:rsid w:val="00EC7C77"/>
    <w:rsid w:val="00ED0301"/>
    <w:rsid w:val="00EE4287"/>
    <w:rsid w:val="00EE6CDE"/>
    <w:rsid w:val="00EE7E74"/>
    <w:rsid w:val="00EF519C"/>
    <w:rsid w:val="00EF7857"/>
    <w:rsid w:val="00F00347"/>
    <w:rsid w:val="00F00835"/>
    <w:rsid w:val="00F0505D"/>
    <w:rsid w:val="00F204DF"/>
    <w:rsid w:val="00F227F8"/>
    <w:rsid w:val="00F25759"/>
    <w:rsid w:val="00F33116"/>
    <w:rsid w:val="00F33AB9"/>
    <w:rsid w:val="00F421ED"/>
    <w:rsid w:val="00F43A67"/>
    <w:rsid w:val="00F45B1D"/>
    <w:rsid w:val="00F50CC5"/>
    <w:rsid w:val="00F57C08"/>
    <w:rsid w:val="00F66896"/>
    <w:rsid w:val="00F677F3"/>
    <w:rsid w:val="00F679EE"/>
    <w:rsid w:val="00F80CC7"/>
    <w:rsid w:val="00F846CD"/>
    <w:rsid w:val="00F9494B"/>
    <w:rsid w:val="00FB53FE"/>
    <w:rsid w:val="00FC1E72"/>
    <w:rsid w:val="00FC29F3"/>
    <w:rsid w:val="00FC2D3E"/>
    <w:rsid w:val="00FC348C"/>
    <w:rsid w:val="00FC5294"/>
    <w:rsid w:val="00FC5C03"/>
    <w:rsid w:val="00FD4F6D"/>
    <w:rsid w:val="00FD798A"/>
    <w:rsid w:val="00FE4368"/>
    <w:rsid w:val="00FE4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10265254">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36048022">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1467511">
      <w:bodyDiv w:val="1"/>
      <w:marLeft w:val="0"/>
      <w:marRight w:val="0"/>
      <w:marTop w:val="0"/>
      <w:marBottom w:val="0"/>
      <w:divBdr>
        <w:top w:val="none" w:sz="0" w:space="0" w:color="auto"/>
        <w:left w:val="none" w:sz="0" w:space="0" w:color="auto"/>
        <w:bottom w:val="none" w:sz="0" w:space="0" w:color="auto"/>
        <w:right w:val="none" w:sz="0" w:space="0" w:color="auto"/>
      </w:divBdr>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692192538">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0642982">
      <w:bodyDiv w:val="1"/>
      <w:marLeft w:val="0"/>
      <w:marRight w:val="0"/>
      <w:marTop w:val="0"/>
      <w:marBottom w:val="0"/>
      <w:divBdr>
        <w:top w:val="none" w:sz="0" w:space="0" w:color="auto"/>
        <w:left w:val="none" w:sz="0" w:space="0" w:color="auto"/>
        <w:bottom w:val="none" w:sz="0" w:space="0" w:color="auto"/>
        <w:right w:val="none" w:sz="0" w:space="0" w:color="auto"/>
      </w:divBdr>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507943466">
      <w:bodyDiv w:val="1"/>
      <w:marLeft w:val="0"/>
      <w:marRight w:val="0"/>
      <w:marTop w:val="0"/>
      <w:marBottom w:val="0"/>
      <w:divBdr>
        <w:top w:val="none" w:sz="0" w:space="0" w:color="auto"/>
        <w:left w:val="none" w:sz="0" w:space="0" w:color="auto"/>
        <w:bottom w:val="none" w:sz="0" w:space="0" w:color="auto"/>
        <w:right w:val="none" w:sz="0" w:space="0" w:color="auto"/>
      </w:divBdr>
    </w:div>
    <w:div w:id="1647661158">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821187327">
      <w:bodyDiv w:val="1"/>
      <w:marLeft w:val="0"/>
      <w:marRight w:val="0"/>
      <w:marTop w:val="0"/>
      <w:marBottom w:val="0"/>
      <w:divBdr>
        <w:top w:val="none" w:sz="0" w:space="0" w:color="auto"/>
        <w:left w:val="none" w:sz="0" w:space="0" w:color="auto"/>
        <w:bottom w:val="none" w:sz="0" w:space="0" w:color="auto"/>
        <w:right w:val="none" w:sz="0" w:space="0" w:color="auto"/>
      </w:divBdr>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4AHE_Electronic_2023-01/INBOX/CCs/CC%233_19_Jan_1300_UT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3849</TotalTime>
  <Pages>2</Pages>
  <Words>4669</Words>
  <Characters>26619</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01-13-0701_01-13-0656_Ericsson comment</cp:lastModifiedBy>
  <cp:revision>72</cp:revision>
  <dcterms:created xsi:type="dcterms:W3CDTF">2020-11-17T07:07:00Z</dcterms:created>
  <dcterms:modified xsi:type="dcterms:W3CDTF">2023-01-20T06:53:00Z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